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FE06982" w14:textId="77777777" w:rsidR="00966A4F" w:rsidRDefault="00245B8D">
      <w:r>
        <w:rPr>
          <w:noProof/>
        </w:rPr>
        <mc:AlternateContent>
          <mc:Choice Requires="wps">
            <w:drawing>
              <wp:anchor distT="45720" distB="45720" distL="114300" distR="114300" simplePos="0" relativeHeight="251661312" behindDoc="0" locked="0" layoutInCell="1" allowOverlap="1" wp14:anchorId="3514EC2A" wp14:editId="7EB4E165">
                <wp:simplePos x="0" y="0"/>
                <wp:positionH relativeFrom="margin">
                  <wp:align>center</wp:align>
                </wp:positionH>
                <wp:positionV relativeFrom="margin">
                  <wp:align>bottom</wp:align>
                </wp:positionV>
                <wp:extent cx="4320000" cy="2160000"/>
                <wp:effectExtent l="0" t="0" r="4445" b="0"/>
                <wp:wrapSquare wrapText="bothSides"/>
                <wp:docPr id="54"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20000" cy="2160000"/>
                        </a:xfrm>
                        <a:prstGeom prst="rect">
                          <a:avLst/>
                        </a:prstGeom>
                        <a:solidFill>
                          <a:srgbClr val="FFFFFF"/>
                        </a:solidFill>
                        <a:ln w="9525">
                          <a:noFill/>
                          <a:miter lim="800000"/>
                          <a:headEnd/>
                          <a:tailEnd/>
                        </a:ln>
                      </wps:spPr>
                      <wps:txbx>
                        <w:txbxContent>
                          <w:p w14:paraId="71277DE6" w14:textId="77777777" w:rsidR="00245B8D" w:rsidRDefault="00245B8D" w:rsidP="003D615A">
                            <w:pPr>
                              <w:pStyle w:val="Stammdaten"/>
                            </w:pPr>
                            <w:r>
                              <w:t>Themensteller:</w:t>
                            </w:r>
                            <w:r>
                              <w:tab/>
                              <w:t>Prof. Dr. Benedikt Berger</w:t>
                            </w:r>
                          </w:p>
                          <w:p w14:paraId="1315C1E4" w14:textId="77777777" w:rsidR="00245B8D" w:rsidRDefault="00245B8D" w:rsidP="003D615A">
                            <w:pPr>
                              <w:pStyle w:val="Stammdaten"/>
                            </w:pPr>
                            <w:r>
                              <w:t>Betreuer</w:t>
                            </w:r>
                            <w:r w:rsidR="00245F10">
                              <w:t>*in</w:t>
                            </w:r>
                            <w:r>
                              <w:t>:</w:t>
                            </w:r>
                            <w:r>
                              <w:tab/>
                              <w:t>Vorname Nachname, M.Sc. / M.A.</w:t>
                            </w:r>
                          </w:p>
                          <w:p w14:paraId="44BBF981" w14:textId="77777777" w:rsidR="00245B8D" w:rsidRDefault="00245B8D" w:rsidP="003D615A">
                            <w:pPr>
                              <w:pStyle w:val="Stammdaten"/>
                            </w:pPr>
                            <w:r>
                              <w:t>Vorgelegt von:</w:t>
                            </w:r>
                            <w:r>
                              <w:tab/>
                              <w:t xml:space="preserve">Vorname </w:t>
                            </w:r>
                            <w:r w:rsidR="00BF5174">
                              <w:t xml:space="preserve">Mittelname </w:t>
                            </w:r>
                            <w:r>
                              <w:t>Nachname</w:t>
                            </w:r>
                          </w:p>
                          <w:p w14:paraId="7A5FB41C" w14:textId="77777777" w:rsidR="00245B8D" w:rsidRDefault="003D615A" w:rsidP="003D615A">
                            <w:pPr>
                              <w:pStyle w:val="Stammdaten"/>
                            </w:pPr>
                            <w:r>
                              <w:tab/>
                            </w:r>
                            <w:r w:rsidR="00245B8D">
                              <w:t>Straße Hausnummer</w:t>
                            </w:r>
                          </w:p>
                          <w:p w14:paraId="448D85BD" w14:textId="77777777" w:rsidR="00245B8D" w:rsidRDefault="00245B8D" w:rsidP="003D615A">
                            <w:pPr>
                              <w:pStyle w:val="Stammdaten"/>
                            </w:pPr>
                            <w:r>
                              <w:tab/>
                            </w:r>
                            <w:r w:rsidR="00E3039D">
                              <w:t xml:space="preserve">Postleitzahl </w:t>
                            </w:r>
                            <w:r w:rsidR="003D615A">
                              <w:t>O</w:t>
                            </w:r>
                            <w:r>
                              <w:t>rt</w:t>
                            </w:r>
                          </w:p>
                          <w:p w14:paraId="04508F56" w14:textId="77777777" w:rsidR="003D615A" w:rsidRDefault="003D615A" w:rsidP="003D615A">
                            <w:pPr>
                              <w:pStyle w:val="Stammdaten"/>
                            </w:pPr>
                            <w:r>
                              <w:tab/>
                              <w:t>Telefonnummer</w:t>
                            </w:r>
                          </w:p>
                          <w:p w14:paraId="21978A65" w14:textId="77777777" w:rsidR="003D615A" w:rsidRDefault="003D615A" w:rsidP="003D615A">
                            <w:pPr>
                              <w:pStyle w:val="Stammdaten"/>
                            </w:pPr>
                            <w:r>
                              <w:tab/>
                              <w:t>E-Mailadresse</w:t>
                            </w:r>
                          </w:p>
                          <w:p w14:paraId="4DA5085A" w14:textId="77777777" w:rsidR="003D615A" w:rsidRPr="00E23963" w:rsidRDefault="003D615A" w:rsidP="003D615A">
                            <w:pPr>
                              <w:pStyle w:val="Stammdaten"/>
                            </w:pPr>
                            <w:r>
                              <w:t>Abgabetermin:</w:t>
                            </w:r>
                            <w:r>
                              <w:tab/>
                              <w:t>TT.MM.JJJJ</w:t>
                            </w:r>
                          </w:p>
                          <w:p w14:paraId="4F3E3F5C" w14:textId="77777777" w:rsidR="00245B8D" w:rsidRDefault="00245B8D"/>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514EC2A" id="_x0000_t202" coordsize="21600,21600" o:spt="202" path="m,l,21600r21600,l21600,xe">
                <v:stroke joinstyle="miter"/>
                <v:path gradientshapeok="t" o:connecttype="rect"/>
              </v:shapetype>
              <v:shape id="Textfeld 2" o:spid="_x0000_s1026" type="#_x0000_t202" style="position:absolute;left:0;text-align:left;margin-left:0;margin-top:0;width:340.15pt;height:170.1pt;z-index:251661312;visibility:visible;mso-wrap-style:square;mso-width-percent:0;mso-height-percent:0;mso-wrap-distance-left:9pt;mso-wrap-distance-top:3.6pt;mso-wrap-distance-right:9pt;mso-wrap-distance-bottom:3.6pt;mso-position-horizontal:center;mso-position-horizontal-relative:margin;mso-position-vertical:bottom;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" stroked="f">
                <v:textbox>
                  <w:txbxContent>
                    <w:p w14:paraId="71277DE6" w14:textId="77777777" w:rsidR="00245B8D" w:rsidRDefault="00245B8D" w:rsidP="003D615A">
                      <w:pPr>
                        <w:pStyle w:val="Stammdaten"/>
                      </w:pPr>
                      <w:r>
                        <w:t>Themensteller:</w:t>
                      </w:r>
                      <w:r>
                        <w:tab/>
                        <w:t>Prof. Dr. Benedikt Berger</w:t>
                      </w:r>
                    </w:p>
                    <w:p w14:paraId="1315C1E4" w14:textId="77777777" w:rsidR="00245B8D" w:rsidRDefault="00245B8D" w:rsidP="003D615A">
                      <w:pPr>
                        <w:pStyle w:val="Stammdaten"/>
                      </w:pPr>
                      <w:r>
                        <w:t>Betreuer</w:t>
                      </w:r>
                      <w:r w:rsidR="00245F10">
                        <w:t>*in</w:t>
                      </w:r>
                      <w:r>
                        <w:t>:</w:t>
                      </w:r>
                      <w:r>
                        <w:tab/>
                        <w:t>Vorname Nachname, M.Sc. / M.A.</w:t>
                      </w:r>
                    </w:p>
                    <w:p w14:paraId="44BBF981" w14:textId="77777777" w:rsidR="00245B8D" w:rsidRDefault="00245B8D" w:rsidP="003D615A">
                      <w:pPr>
                        <w:pStyle w:val="Stammdaten"/>
                      </w:pPr>
                      <w:r>
                        <w:t>Vorgelegt von:</w:t>
                      </w:r>
                      <w:r>
                        <w:tab/>
                        <w:t xml:space="preserve">Vorname </w:t>
                      </w:r>
                      <w:r w:rsidR="00BF5174">
                        <w:t xml:space="preserve">Mittelname </w:t>
                      </w:r>
                      <w:r>
                        <w:t>Nachname</w:t>
                      </w:r>
                    </w:p>
                    <w:p w14:paraId="7A5FB41C" w14:textId="77777777" w:rsidR="00245B8D" w:rsidRDefault="003D615A" w:rsidP="003D615A">
                      <w:pPr>
                        <w:pStyle w:val="Stammdaten"/>
                      </w:pPr>
                      <w:r>
                        <w:tab/>
                      </w:r>
                      <w:r w:rsidR="00245B8D">
                        <w:t>Straße Hausnummer</w:t>
                      </w:r>
                    </w:p>
                    <w:p w14:paraId="448D85BD" w14:textId="77777777" w:rsidR="00245B8D" w:rsidRDefault="00245B8D" w:rsidP="003D615A">
                      <w:pPr>
                        <w:pStyle w:val="Stammdaten"/>
                      </w:pPr>
                      <w:r>
                        <w:tab/>
                      </w:r>
                      <w:r w:rsidR="00E3039D">
                        <w:t xml:space="preserve">Postleitzahl </w:t>
                      </w:r>
                      <w:r w:rsidR="003D615A">
                        <w:t>O</w:t>
                      </w:r>
                      <w:r>
                        <w:t>rt</w:t>
                      </w:r>
                    </w:p>
                    <w:p w14:paraId="04508F56" w14:textId="77777777" w:rsidR="003D615A" w:rsidRDefault="003D615A" w:rsidP="003D615A">
                      <w:pPr>
                        <w:pStyle w:val="Stammdaten"/>
                      </w:pPr>
                      <w:r>
                        <w:tab/>
                        <w:t>Telefonnummer</w:t>
                      </w:r>
                    </w:p>
                    <w:p w14:paraId="21978A65" w14:textId="77777777" w:rsidR="003D615A" w:rsidRDefault="003D615A" w:rsidP="003D615A">
                      <w:pPr>
                        <w:pStyle w:val="Stammdaten"/>
                      </w:pPr>
                      <w:r>
                        <w:tab/>
                        <w:t>E-Mailadresse</w:t>
                      </w:r>
                    </w:p>
                    <w:p w14:paraId="4DA5085A" w14:textId="77777777" w:rsidR="003D615A" w:rsidRPr="00E23963" w:rsidRDefault="003D615A" w:rsidP="003D615A">
                      <w:pPr>
                        <w:pStyle w:val="Stammdaten"/>
                      </w:pPr>
                      <w:r>
                        <w:t>Abgabetermin:</w:t>
                      </w:r>
                      <w:r>
                        <w:tab/>
                        <w:t>TT.MM.JJJJ</w:t>
                      </w:r>
                    </w:p>
                    <w:p w14:paraId="4F3E3F5C" w14:textId="77777777" w:rsidR="00245B8D" w:rsidRDefault="00245B8D"/>
                  </w:txbxContent>
                </v:textbox>
                <w10:wrap type="square" anchorx="margin" anchory="margin"/>
              </v:shape>
            </w:pict>
          </mc:Fallback>
        </mc:AlternateContent>
      </w:r>
      <w:r w:rsidR="00021C57">
        <w:rPr>
          <w:noProof/>
        </w:rPr>
        <mc:AlternateContent>
          <mc:Choice Requires="wps">
            <w:drawing>
              <wp:anchor distT="45720" distB="45720" distL="114300" distR="114300" simplePos="0" relativeHeight="251659264" behindDoc="0" locked="0" layoutInCell="1" allowOverlap="1" wp14:anchorId="7C37CD3C" wp14:editId="03C96638">
                <wp:simplePos x="0" y="0"/>
                <wp:positionH relativeFrom="margin">
                  <wp:align>left</wp:align>
                </wp:positionH>
                <wp:positionV relativeFrom="paragraph">
                  <wp:posOffset>1439545</wp:posOffset>
                </wp:positionV>
                <wp:extent cx="5399405" cy="3600000"/>
                <wp:effectExtent l="0" t="0" r="0" b="635"/>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9405" cy="3600000"/>
                        </a:xfrm>
                        <a:prstGeom prst="rect">
                          <a:avLst/>
                        </a:prstGeom>
                        <a:solidFill>
                          <a:srgbClr val="FFFFFF"/>
                        </a:solidFill>
                        <a:ln w="9525">
                          <a:noFill/>
                          <a:miter lim="800000"/>
                          <a:headEnd/>
                          <a:tailEnd/>
                        </a:ln>
                      </wps:spPr>
                      <wps:txbx>
                        <w:txbxContent>
                          <w:p w14:paraId="141C583E" w14:textId="77777777" w:rsidR="00E23963" w:rsidRPr="00E23963" w:rsidRDefault="00E23963" w:rsidP="00E23963">
                            <w:pPr>
                              <w:pStyle w:val="Autorin"/>
                              <w:rPr>
                                <w:lang w:val="de-DE"/>
                              </w:rPr>
                            </w:pPr>
                            <w:r w:rsidRPr="00E23963">
                              <w:rPr>
                                <w:lang w:val="de-DE"/>
                              </w:rPr>
                              <w:t>Name der*s Autor*inn</w:t>
                            </w:r>
                            <w:r>
                              <w:rPr>
                                <w:lang w:val="de-DE"/>
                              </w:rPr>
                              <w:t>en</w:t>
                            </w:r>
                          </w:p>
                          <w:p w14:paraId="1E71EE82" w14:textId="77777777" w:rsidR="00021C57" w:rsidRDefault="00E23963" w:rsidP="00E23963">
                            <w:pPr>
                              <w:pStyle w:val="Titel"/>
                            </w:pPr>
                            <w:r>
                              <w:t>Vorlage und Anleitung zur Anfertigung von Abschlussarbeiten</w:t>
                            </w:r>
                            <w:r w:rsidR="00E3039D">
                              <w:t xml:space="preserve"> [Titel]</w:t>
                            </w:r>
                          </w:p>
                          <w:p w14:paraId="13D7BC9C" w14:textId="77777777" w:rsidR="00E23963" w:rsidRDefault="00E23963" w:rsidP="00E23963">
                            <w:pPr>
                              <w:pStyle w:val="Untertitel"/>
                            </w:pPr>
                            <w:r>
                              <w:t xml:space="preserve">Masterarbeit </w:t>
                            </w:r>
                            <w:r w:rsidR="00BF5174">
                              <w:t>/ Bachelorarbeit im Studiengang „Information Systems (M.Sc.)“</w:t>
                            </w:r>
                            <w:r>
                              <w:t xml:space="preserve"> / </w:t>
                            </w:r>
                            <w:r w:rsidR="00BF5174">
                              <w:t xml:space="preserve">„Wirtschaftsinformatik (B.Sc.)“ / </w:t>
                            </w:r>
                            <w:r>
                              <w:t>Seminararbeit im Rahmen des Seminars „Name des Seminar</w:t>
                            </w:r>
                            <w:r w:rsidR="00245B8D">
                              <w:t>s</w:t>
                            </w:r>
                            <w:r>
                              <w:t>“</w:t>
                            </w:r>
                          </w:p>
                          <w:p w14:paraId="566B55CE" w14:textId="77777777" w:rsidR="00FF7525" w:rsidRDefault="00FF7525" w:rsidP="00FF7525">
                            <w:pPr>
                              <w:pStyle w:val="Affiliation"/>
                            </w:pPr>
                            <w:r>
                              <w:t>an der Juniorprofessur für Digitale Transformation und Gesellschaft</w:t>
                            </w:r>
                          </w:p>
                          <w:p w14:paraId="6EC7B552" w14:textId="77777777" w:rsidR="00FF7525" w:rsidRDefault="00FF7525" w:rsidP="00FF7525">
                            <w:pPr>
                              <w:pStyle w:val="Affiliation"/>
                            </w:pPr>
                            <w:r>
                              <w:t>Institut für Wirtschaftsinformatik</w:t>
                            </w:r>
                          </w:p>
                          <w:p w14:paraId="7E8403CB" w14:textId="77777777" w:rsidR="00FF7525" w:rsidRDefault="00FF7525" w:rsidP="00FF7525">
                            <w:pPr>
                              <w:pStyle w:val="Affiliation"/>
                            </w:pPr>
                            <w:r>
                              <w:t>Wirtschaftswissenschaftliche Fakultät</w:t>
                            </w:r>
                          </w:p>
                          <w:p w14:paraId="29929070" w14:textId="77777777" w:rsidR="00E23963" w:rsidRPr="00E23963" w:rsidRDefault="00FF7525" w:rsidP="00FF7525">
                            <w:pPr>
                              <w:pStyle w:val="Affiliation"/>
                            </w:pPr>
                            <w:r>
                              <w:t>Universität Münster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C37CD3C" id="_x0000_s1027" type="#_x0000_t202" style="position:absolute;left:0;text-align:left;margin-left:0;margin-top:113.35pt;width:425.15pt;height:283.45pt;z-index:251659264;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" stroked="f">
                <v:textbox>
                  <w:txbxContent>
                    <w:p w14:paraId="141C583E" w14:textId="77777777" w:rsidR="00E23963" w:rsidRPr="00E23963" w:rsidRDefault="00E23963" w:rsidP="00E23963">
                      <w:pPr>
                        <w:pStyle w:val="Autorin"/>
                        <w:rPr>
                          <w:lang w:val="de-DE"/>
                        </w:rPr>
                      </w:pPr>
                      <w:r w:rsidRPr="00E23963">
                        <w:rPr>
                          <w:lang w:val="de-DE"/>
                        </w:rPr>
                        <w:t>Name der*s Autor*inn</w:t>
                      </w:r>
                      <w:r>
                        <w:rPr>
                          <w:lang w:val="de-DE"/>
                        </w:rPr>
                        <w:t>en</w:t>
                      </w:r>
                    </w:p>
                    <w:p w14:paraId="1E71EE82" w14:textId="77777777" w:rsidR="00021C57" w:rsidRDefault="00E23963" w:rsidP="00E23963">
                      <w:pPr>
                        <w:pStyle w:val="Titel"/>
                      </w:pPr>
                      <w:r>
                        <w:t>Vorlage und Anleitung zur Anfertigung von Abschlussarbeiten</w:t>
                      </w:r>
                      <w:r w:rsidR="00E3039D">
                        <w:t xml:space="preserve"> [Titel]</w:t>
                      </w:r>
                    </w:p>
                    <w:p w14:paraId="13D7BC9C" w14:textId="77777777" w:rsidR="00E23963" w:rsidRDefault="00E23963" w:rsidP="00E23963">
                      <w:pPr>
                        <w:pStyle w:val="Untertitel"/>
                      </w:pPr>
                      <w:r>
                        <w:t xml:space="preserve">Masterarbeit </w:t>
                      </w:r>
                      <w:r w:rsidR="00BF5174">
                        <w:t>/ Bachelorarbeit im Studiengang „Information Systems (M.Sc.)“</w:t>
                      </w:r>
                      <w:r>
                        <w:t xml:space="preserve"> / </w:t>
                      </w:r>
                      <w:r w:rsidR="00BF5174">
                        <w:t xml:space="preserve">„Wirtschaftsinformatik (B.Sc.)“ / </w:t>
                      </w:r>
                      <w:r>
                        <w:t>Seminararbeit im Rahmen des Seminars „Name des Seminar</w:t>
                      </w:r>
                      <w:r w:rsidR="00245B8D">
                        <w:t>s</w:t>
                      </w:r>
                      <w:r>
                        <w:t>“</w:t>
                      </w:r>
                    </w:p>
                    <w:p w14:paraId="566B55CE" w14:textId="77777777" w:rsidR="00FF7525" w:rsidRDefault="00FF7525" w:rsidP="00FF7525">
                      <w:pPr>
                        <w:pStyle w:val="Affiliation"/>
                      </w:pPr>
                      <w:r>
                        <w:t>an der Juniorprofessur für Digitale Transformation und Gesellschaft</w:t>
                      </w:r>
                    </w:p>
                    <w:p w14:paraId="6EC7B552" w14:textId="77777777" w:rsidR="00FF7525" w:rsidRDefault="00FF7525" w:rsidP="00FF7525">
                      <w:pPr>
                        <w:pStyle w:val="Affiliation"/>
                      </w:pPr>
                      <w:r>
                        <w:t>Institut für Wirtschaftsinformatik</w:t>
                      </w:r>
                    </w:p>
                    <w:p w14:paraId="7E8403CB" w14:textId="77777777" w:rsidR="00FF7525" w:rsidRDefault="00FF7525" w:rsidP="00FF7525">
                      <w:pPr>
                        <w:pStyle w:val="Affiliation"/>
                      </w:pPr>
                      <w:r>
                        <w:t>Wirtschaftswissenschaftliche Fakultät</w:t>
                      </w:r>
                    </w:p>
                    <w:p w14:paraId="29929070" w14:textId="77777777" w:rsidR="00E23963" w:rsidRPr="00E23963" w:rsidRDefault="00FF7525" w:rsidP="00FF7525">
                      <w:pPr>
                        <w:pStyle w:val="Affiliation"/>
                      </w:pPr>
                      <w:r>
                        <w:t>Universität Münster</w:t>
                      </w:r>
                    </w:p>
                  </w:txbxContent>
                </v:textbox>
                <w10:wrap type="square" anchorx="margin"/>
              </v:shape>
            </w:pict>
          </mc:Fallback>
        </mc:AlternateContent>
      </w:r>
      <w:r w:rsidR="00966A4F">
        <w:br w:type="page"/>
      </w:r>
    </w:p>
    <w:p w14:paraId="4F3C65C2" w14:textId="77777777" w:rsidR="002525FD" w:rsidRDefault="002525FD" w:rsidP="002525FD">
      <w:pPr>
        <w:pStyle w:val="Inhaltsverzeichnisberschrift"/>
      </w:pPr>
      <w:r>
        <w:lastRenderedPageBreak/>
        <w:t>Inhalt</w:t>
      </w:r>
      <w:r w:rsidR="00AB4E27">
        <w:t>sverzeichnis</w:t>
      </w:r>
    </w:p>
    <w:p w14:paraId="5B18B2E5" w14:textId="77777777" w:rsidR="00C52F7B" w:rsidRDefault="002525FD">
      <w:pPr>
        <w:pStyle w:val="Verzeichnis1"/>
        <w:rPr>
          <w:rFonts w:eastAsiaTheme="minorEastAsia"/>
          <w:noProof/>
          <w:sz w:val="22"/>
          <w:szCs w:val="22"/>
          <w:lang w:eastAsia="de-DE"/>
        </w:rPr>
      </w:pPr>
      <w:r>
        <w:fldChar w:fldCharType="begin"/>
      </w:r>
      <w:r>
        <w:instrText xml:space="preserve"> TOC \o "1-3" \h \z \u </w:instrText>
      </w:r>
      <w:r>
        <w:fldChar w:fldCharType="separate"/>
      </w:r>
      <w:hyperlink w:anchor="_Toc118824284" w:history="1">
        <w:r w:rsidR="00C52F7B" w:rsidRPr="00C76CD5">
          <w:rPr>
            <w:rStyle w:val="Hyperlink"/>
            <w:noProof/>
          </w:rPr>
          <w:t>Abbildungsverzeichnis</w:t>
        </w:r>
        <w:r w:rsidR="00C52F7B">
          <w:rPr>
            <w:noProof/>
            <w:webHidden/>
          </w:rPr>
          <w:tab/>
        </w:r>
        <w:r w:rsidR="00C52F7B">
          <w:rPr>
            <w:noProof/>
            <w:webHidden/>
          </w:rPr>
          <w:fldChar w:fldCharType="begin"/>
        </w:r>
        <w:r w:rsidR="00C52F7B">
          <w:rPr>
            <w:noProof/>
            <w:webHidden/>
          </w:rPr>
          <w:instrText xml:space="preserve"> PAGEREF _Toc118824284 \h </w:instrText>
        </w:r>
        <w:r w:rsidR="00C52F7B">
          <w:rPr>
            <w:noProof/>
            <w:webHidden/>
          </w:rPr>
        </w:r>
        <w:r w:rsidR="00C52F7B">
          <w:rPr>
            <w:noProof/>
            <w:webHidden/>
          </w:rPr>
          <w:fldChar w:fldCharType="separate"/>
        </w:r>
        <w:r w:rsidR="00697507">
          <w:rPr>
            <w:noProof/>
            <w:webHidden/>
          </w:rPr>
          <w:t>III</w:t>
        </w:r>
        <w:r w:rsidR="00C52F7B">
          <w:rPr>
            <w:noProof/>
            <w:webHidden/>
          </w:rPr>
          <w:fldChar w:fldCharType="end"/>
        </w:r>
      </w:hyperlink>
    </w:p>
    <w:p w14:paraId="5D93D8DA" w14:textId="77777777" w:rsidR="00C52F7B" w:rsidRDefault="001B4A72">
      <w:pPr>
        <w:pStyle w:val="Verzeichnis1"/>
        <w:rPr>
          <w:rFonts w:eastAsiaTheme="minorEastAsia"/>
          <w:noProof/>
          <w:sz w:val="22"/>
          <w:szCs w:val="22"/>
          <w:lang w:eastAsia="de-DE"/>
        </w:rPr>
      </w:pPr>
      <w:hyperlink w:anchor="_Toc118824285" w:history="1">
        <w:r w:rsidR="00C52F7B" w:rsidRPr="00C76CD5">
          <w:rPr>
            <w:rStyle w:val="Hyperlink"/>
            <w:noProof/>
          </w:rPr>
          <w:t>Tabellenverzeichnis</w:t>
        </w:r>
        <w:r w:rsidR="00C52F7B">
          <w:rPr>
            <w:noProof/>
            <w:webHidden/>
          </w:rPr>
          <w:tab/>
        </w:r>
        <w:r w:rsidR="00C52F7B">
          <w:rPr>
            <w:noProof/>
            <w:webHidden/>
          </w:rPr>
          <w:fldChar w:fldCharType="begin"/>
        </w:r>
        <w:r w:rsidR="00C52F7B">
          <w:rPr>
            <w:noProof/>
            <w:webHidden/>
          </w:rPr>
          <w:instrText xml:space="preserve"> PAGEREF _Toc118824285 \h </w:instrText>
        </w:r>
        <w:r w:rsidR="00C52F7B">
          <w:rPr>
            <w:noProof/>
            <w:webHidden/>
          </w:rPr>
        </w:r>
        <w:r w:rsidR="00C52F7B">
          <w:rPr>
            <w:noProof/>
            <w:webHidden/>
          </w:rPr>
          <w:fldChar w:fldCharType="separate"/>
        </w:r>
        <w:r w:rsidR="00697507">
          <w:rPr>
            <w:noProof/>
            <w:webHidden/>
          </w:rPr>
          <w:t>IV</w:t>
        </w:r>
        <w:r w:rsidR="00C52F7B">
          <w:rPr>
            <w:noProof/>
            <w:webHidden/>
          </w:rPr>
          <w:fldChar w:fldCharType="end"/>
        </w:r>
      </w:hyperlink>
    </w:p>
    <w:p w14:paraId="0BF2FEFC" w14:textId="77777777" w:rsidR="00C52F7B" w:rsidRDefault="001B4A72">
      <w:pPr>
        <w:pStyle w:val="Verzeichnis1"/>
        <w:rPr>
          <w:rFonts w:eastAsiaTheme="minorEastAsia"/>
          <w:noProof/>
          <w:sz w:val="22"/>
          <w:szCs w:val="22"/>
          <w:lang w:eastAsia="de-DE"/>
        </w:rPr>
      </w:pPr>
      <w:hyperlink w:anchor="_Toc118824286" w:history="1">
        <w:r w:rsidR="00C52F7B" w:rsidRPr="00C76CD5">
          <w:rPr>
            <w:rStyle w:val="Hyperlink"/>
            <w:noProof/>
          </w:rPr>
          <w:t>Abkürzungsverzeichnis</w:t>
        </w:r>
        <w:r w:rsidR="00C52F7B">
          <w:rPr>
            <w:noProof/>
            <w:webHidden/>
          </w:rPr>
          <w:tab/>
        </w:r>
        <w:r w:rsidR="00C52F7B">
          <w:rPr>
            <w:noProof/>
            <w:webHidden/>
          </w:rPr>
          <w:fldChar w:fldCharType="begin"/>
        </w:r>
        <w:r w:rsidR="00C52F7B">
          <w:rPr>
            <w:noProof/>
            <w:webHidden/>
          </w:rPr>
          <w:instrText xml:space="preserve"> PAGEREF _Toc118824286 \h </w:instrText>
        </w:r>
        <w:r w:rsidR="00C52F7B">
          <w:rPr>
            <w:noProof/>
            <w:webHidden/>
          </w:rPr>
        </w:r>
        <w:r w:rsidR="00C52F7B">
          <w:rPr>
            <w:noProof/>
            <w:webHidden/>
          </w:rPr>
          <w:fldChar w:fldCharType="separate"/>
        </w:r>
        <w:r w:rsidR="00697507">
          <w:rPr>
            <w:noProof/>
            <w:webHidden/>
          </w:rPr>
          <w:t>V</w:t>
        </w:r>
        <w:r w:rsidR="00C52F7B">
          <w:rPr>
            <w:noProof/>
            <w:webHidden/>
          </w:rPr>
          <w:fldChar w:fldCharType="end"/>
        </w:r>
      </w:hyperlink>
    </w:p>
    <w:p w14:paraId="042CD095" w14:textId="77777777" w:rsidR="00C52F7B" w:rsidRDefault="001B4A72">
      <w:pPr>
        <w:pStyle w:val="Verzeichnis1"/>
        <w:rPr>
          <w:rFonts w:eastAsiaTheme="minorEastAsia"/>
          <w:noProof/>
          <w:sz w:val="22"/>
          <w:szCs w:val="22"/>
          <w:lang w:eastAsia="de-DE"/>
        </w:rPr>
      </w:pPr>
      <w:hyperlink w:anchor="_Toc118824287" w:history="1">
        <w:r w:rsidR="00C52F7B" w:rsidRPr="00C76CD5">
          <w:rPr>
            <w:rStyle w:val="Hyperlink"/>
            <w:noProof/>
          </w:rPr>
          <w:t>Symbolverzeichnis</w:t>
        </w:r>
        <w:r w:rsidR="00C52F7B">
          <w:rPr>
            <w:noProof/>
            <w:webHidden/>
          </w:rPr>
          <w:tab/>
        </w:r>
        <w:r w:rsidR="00C52F7B">
          <w:rPr>
            <w:noProof/>
            <w:webHidden/>
          </w:rPr>
          <w:fldChar w:fldCharType="begin"/>
        </w:r>
        <w:r w:rsidR="00C52F7B">
          <w:rPr>
            <w:noProof/>
            <w:webHidden/>
          </w:rPr>
          <w:instrText xml:space="preserve"> PAGEREF _Toc118824287 \h </w:instrText>
        </w:r>
        <w:r w:rsidR="00C52F7B">
          <w:rPr>
            <w:noProof/>
            <w:webHidden/>
          </w:rPr>
        </w:r>
        <w:r w:rsidR="00C52F7B">
          <w:rPr>
            <w:noProof/>
            <w:webHidden/>
          </w:rPr>
          <w:fldChar w:fldCharType="separate"/>
        </w:r>
        <w:r w:rsidR="00697507">
          <w:rPr>
            <w:noProof/>
            <w:webHidden/>
          </w:rPr>
          <w:t>VI</w:t>
        </w:r>
        <w:r w:rsidR="00C52F7B">
          <w:rPr>
            <w:noProof/>
            <w:webHidden/>
          </w:rPr>
          <w:fldChar w:fldCharType="end"/>
        </w:r>
      </w:hyperlink>
    </w:p>
    <w:p w14:paraId="464A9F19" w14:textId="77777777" w:rsidR="00C52F7B" w:rsidRDefault="001B4A72">
      <w:pPr>
        <w:pStyle w:val="Verzeichnis1"/>
        <w:rPr>
          <w:rFonts w:eastAsiaTheme="minorEastAsia"/>
          <w:noProof/>
          <w:sz w:val="22"/>
          <w:szCs w:val="22"/>
          <w:lang w:eastAsia="de-DE"/>
        </w:rPr>
      </w:pPr>
      <w:hyperlink w:anchor="_Toc118824288" w:history="1">
        <w:r w:rsidR="00C52F7B" w:rsidRPr="00C76CD5">
          <w:rPr>
            <w:rStyle w:val="Hyperlink"/>
            <w:noProof/>
          </w:rPr>
          <w:t>1</w:t>
        </w:r>
        <w:r w:rsidR="00C52F7B">
          <w:rPr>
            <w:rFonts w:eastAsiaTheme="minorEastAsia"/>
            <w:noProof/>
            <w:sz w:val="22"/>
            <w:szCs w:val="22"/>
            <w:lang w:eastAsia="de-DE"/>
          </w:rPr>
          <w:tab/>
        </w:r>
        <w:r w:rsidR="00C52F7B" w:rsidRPr="00C76CD5">
          <w:rPr>
            <w:rStyle w:val="Hyperlink"/>
            <w:noProof/>
          </w:rPr>
          <w:t>Einleitung</w:t>
        </w:r>
        <w:r w:rsidR="00C52F7B">
          <w:rPr>
            <w:noProof/>
            <w:webHidden/>
          </w:rPr>
          <w:tab/>
        </w:r>
        <w:r w:rsidR="00C52F7B">
          <w:rPr>
            <w:noProof/>
            <w:webHidden/>
          </w:rPr>
          <w:fldChar w:fldCharType="begin"/>
        </w:r>
        <w:r w:rsidR="00C52F7B">
          <w:rPr>
            <w:noProof/>
            <w:webHidden/>
          </w:rPr>
          <w:instrText xml:space="preserve"> PAGEREF _Toc118824288 \h </w:instrText>
        </w:r>
        <w:r w:rsidR="00C52F7B">
          <w:rPr>
            <w:noProof/>
            <w:webHidden/>
          </w:rPr>
        </w:r>
        <w:r w:rsidR="00C52F7B">
          <w:rPr>
            <w:noProof/>
            <w:webHidden/>
          </w:rPr>
          <w:fldChar w:fldCharType="separate"/>
        </w:r>
        <w:r w:rsidR="00697507">
          <w:rPr>
            <w:noProof/>
            <w:webHidden/>
          </w:rPr>
          <w:t>1</w:t>
        </w:r>
        <w:r w:rsidR="00C52F7B">
          <w:rPr>
            <w:noProof/>
            <w:webHidden/>
          </w:rPr>
          <w:fldChar w:fldCharType="end"/>
        </w:r>
      </w:hyperlink>
    </w:p>
    <w:p w14:paraId="37C65A0C" w14:textId="77777777" w:rsidR="00C52F7B" w:rsidRDefault="001B4A72">
      <w:pPr>
        <w:pStyle w:val="Verzeichnis1"/>
        <w:rPr>
          <w:rFonts w:eastAsiaTheme="minorEastAsia"/>
          <w:noProof/>
          <w:sz w:val="22"/>
          <w:szCs w:val="22"/>
          <w:lang w:eastAsia="de-DE"/>
        </w:rPr>
      </w:pPr>
      <w:hyperlink w:anchor="_Toc118824289" w:history="1">
        <w:r w:rsidR="00C52F7B" w:rsidRPr="00C76CD5">
          <w:rPr>
            <w:rStyle w:val="Hyperlink"/>
            <w:noProof/>
          </w:rPr>
          <w:t>2</w:t>
        </w:r>
        <w:r w:rsidR="00C52F7B">
          <w:rPr>
            <w:rFonts w:eastAsiaTheme="minorEastAsia"/>
            <w:noProof/>
            <w:sz w:val="22"/>
            <w:szCs w:val="22"/>
            <w:lang w:eastAsia="de-DE"/>
          </w:rPr>
          <w:tab/>
        </w:r>
        <w:r w:rsidR="00C52F7B" w:rsidRPr="00C76CD5">
          <w:rPr>
            <w:rStyle w:val="Hyperlink"/>
            <w:noProof/>
          </w:rPr>
          <w:t>Verwendung der Vorlage</w:t>
        </w:r>
        <w:r w:rsidR="00C52F7B">
          <w:rPr>
            <w:noProof/>
            <w:webHidden/>
          </w:rPr>
          <w:tab/>
        </w:r>
        <w:r w:rsidR="00C52F7B">
          <w:rPr>
            <w:noProof/>
            <w:webHidden/>
          </w:rPr>
          <w:fldChar w:fldCharType="begin"/>
        </w:r>
        <w:r w:rsidR="00C52F7B">
          <w:rPr>
            <w:noProof/>
            <w:webHidden/>
          </w:rPr>
          <w:instrText xml:space="preserve"> PAGEREF _Toc118824289 \h </w:instrText>
        </w:r>
        <w:r w:rsidR="00C52F7B">
          <w:rPr>
            <w:noProof/>
            <w:webHidden/>
          </w:rPr>
        </w:r>
        <w:r w:rsidR="00C52F7B">
          <w:rPr>
            <w:noProof/>
            <w:webHidden/>
          </w:rPr>
          <w:fldChar w:fldCharType="separate"/>
        </w:r>
        <w:r w:rsidR="00697507">
          <w:rPr>
            <w:noProof/>
            <w:webHidden/>
          </w:rPr>
          <w:t>2</w:t>
        </w:r>
        <w:r w:rsidR="00C52F7B">
          <w:rPr>
            <w:noProof/>
            <w:webHidden/>
          </w:rPr>
          <w:fldChar w:fldCharType="end"/>
        </w:r>
      </w:hyperlink>
    </w:p>
    <w:p w14:paraId="4F7961A4" w14:textId="77777777" w:rsidR="00C52F7B" w:rsidRDefault="001B4A72">
      <w:pPr>
        <w:pStyle w:val="Verzeichnis2"/>
        <w:rPr>
          <w:rFonts w:eastAsiaTheme="minorEastAsia"/>
          <w:noProof/>
          <w:sz w:val="22"/>
          <w:szCs w:val="22"/>
          <w:lang w:eastAsia="de-DE"/>
        </w:rPr>
      </w:pPr>
      <w:hyperlink w:anchor="_Toc118824290" w:history="1">
        <w:r w:rsidR="00C52F7B" w:rsidRPr="00C76CD5">
          <w:rPr>
            <w:rStyle w:val="Hyperlink"/>
            <w:noProof/>
          </w:rPr>
          <w:t>2.1</w:t>
        </w:r>
        <w:r w:rsidR="00C52F7B">
          <w:rPr>
            <w:rFonts w:eastAsiaTheme="minorEastAsia"/>
            <w:noProof/>
            <w:sz w:val="22"/>
            <w:szCs w:val="22"/>
            <w:lang w:eastAsia="de-DE"/>
          </w:rPr>
          <w:tab/>
        </w:r>
        <w:r w:rsidR="00C52F7B" w:rsidRPr="00C76CD5">
          <w:rPr>
            <w:rStyle w:val="Hyperlink"/>
            <w:noProof/>
          </w:rPr>
          <w:t>Formatierung des Textes</w:t>
        </w:r>
        <w:r w:rsidR="00C52F7B">
          <w:rPr>
            <w:noProof/>
            <w:webHidden/>
          </w:rPr>
          <w:tab/>
        </w:r>
        <w:r w:rsidR="00C52F7B">
          <w:rPr>
            <w:noProof/>
            <w:webHidden/>
          </w:rPr>
          <w:fldChar w:fldCharType="begin"/>
        </w:r>
        <w:r w:rsidR="00C52F7B">
          <w:rPr>
            <w:noProof/>
            <w:webHidden/>
          </w:rPr>
          <w:instrText xml:space="preserve"> PAGEREF _Toc118824290 \h </w:instrText>
        </w:r>
        <w:r w:rsidR="00C52F7B">
          <w:rPr>
            <w:noProof/>
            <w:webHidden/>
          </w:rPr>
        </w:r>
        <w:r w:rsidR="00C52F7B">
          <w:rPr>
            <w:noProof/>
            <w:webHidden/>
          </w:rPr>
          <w:fldChar w:fldCharType="separate"/>
        </w:r>
        <w:r w:rsidR="00697507">
          <w:rPr>
            <w:noProof/>
            <w:webHidden/>
          </w:rPr>
          <w:t>2</w:t>
        </w:r>
        <w:r w:rsidR="00C52F7B">
          <w:rPr>
            <w:noProof/>
            <w:webHidden/>
          </w:rPr>
          <w:fldChar w:fldCharType="end"/>
        </w:r>
      </w:hyperlink>
    </w:p>
    <w:p w14:paraId="7EA39DE7" w14:textId="77777777" w:rsidR="00C52F7B" w:rsidRDefault="001B4A72">
      <w:pPr>
        <w:pStyle w:val="Verzeichnis2"/>
        <w:rPr>
          <w:rFonts w:eastAsiaTheme="minorEastAsia"/>
          <w:noProof/>
          <w:sz w:val="22"/>
          <w:szCs w:val="22"/>
          <w:lang w:eastAsia="de-DE"/>
        </w:rPr>
      </w:pPr>
      <w:hyperlink w:anchor="_Toc118824291" w:history="1">
        <w:r w:rsidR="00C52F7B" w:rsidRPr="00C76CD5">
          <w:rPr>
            <w:rStyle w:val="Hyperlink"/>
            <w:noProof/>
          </w:rPr>
          <w:t>2.2</w:t>
        </w:r>
        <w:r w:rsidR="00C52F7B">
          <w:rPr>
            <w:rFonts w:eastAsiaTheme="minorEastAsia"/>
            <w:noProof/>
            <w:sz w:val="22"/>
            <w:szCs w:val="22"/>
            <w:lang w:eastAsia="de-DE"/>
          </w:rPr>
          <w:tab/>
        </w:r>
        <w:r w:rsidR="00C52F7B" w:rsidRPr="00C76CD5">
          <w:rPr>
            <w:rStyle w:val="Hyperlink"/>
            <w:noProof/>
          </w:rPr>
          <w:t>Gliederung der Abschlussarbeit</w:t>
        </w:r>
        <w:r w:rsidR="00C52F7B">
          <w:rPr>
            <w:noProof/>
            <w:webHidden/>
          </w:rPr>
          <w:tab/>
        </w:r>
        <w:r w:rsidR="00C52F7B">
          <w:rPr>
            <w:noProof/>
            <w:webHidden/>
          </w:rPr>
          <w:fldChar w:fldCharType="begin"/>
        </w:r>
        <w:r w:rsidR="00C52F7B">
          <w:rPr>
            <w:noProof/>
            <w:webHidden/>
          </w:rPr>
          <w:instrText xml:space="preserve"> PAGEREF _Toc118824291 \h </w:instrText>
        </w:r>
        <w:r w:rsidR="00C52F7B">
          <w:rPr>
            <w:noProof/>
            <w:webHidden/>
          </w:rPr>
        </w:r>
        <w:r w:rsidR="00C52F7B">
          <w:rPr>
            <w:noProof/>
            <w:webHidden/>
          </w:rPr>
          <w:fldChar w:fldCharType="separate"/>
        </w:r>
        <w:r w:rsidR="00697507">
          <w:rPr>
            <w:noProof/>
            <w:webHidden/>
          </w:rPr>
          <w:t>2</w:t>
        </w:r>
        <w:r w:rsidR="00C52F7B">
          <w:rPr>
            <w:noProof/>
            <w:webHidden/>
          </w:rPr>
          <w:fldChar w:fldCharType="end"/>
        </w:r>
      </w:hyperlink>
    </w:p>
    <w:p w14:paraId="65ED9223" w14:textId="77777777" w:rsidR="00C52F7B" w:rsidRDefault="001B4A72">
      <w:pPr>
        <w:pStyle w:val="Verzeichnis2"/>
        <w:rPr>
          <w:rFonts w:eastAsiaTheme="minorEastAsia"/>
          <w:noProof/>
          <w:sz w:val="22"/>
          <w:szCs w:val="22"/>
          <w:lang w:eastAsia="de-DE"/>
        </w:rPr>
      </w:pPr>
      <w:hyperlink w:anchor="_Toc118824292" w:history="1">
        <w:r w:rsidR="00C52F7B" w:rsidRPr="00C76CD5">
          <w:rPr>
            <w:rStyle w:val="Hyperlink"/>
            <w:noProof/>
          </w:rPr>
          <w:t>2.3</w:t>
        </w:r>
        <w:r w:rsidR="00C52F7B">
          <w:rPr>
            <w:rFonts w:eastAsiaTheme="minorEastAsia"/>
            <w:noProof/>
            <w:sz w:val="22"/>
            <w:szCs w:val="22"/>
            <w:lang w:eastAsia="de-DE"/>
          </w:rPr>
          <w:tab/>
        </w:r>
        <w:r w:rsidR="00C52F7B" w:rsidRPr="00C76CD5">
          <w:rPr>
            <w:rStyle w:val="Hyperlink"/>
            <w:noProof/>
          </w:rPr>
          <w:t>Visualisierungen</w:t>
        </w:r>
        <w:r w:rsidR="00C52F7B">
          <w:rPr>
            <w:noProof/>
            <w:webHidden/>
          </w:rPr>
          <w:tab/>
        </w:r>
        <w:r w:rsidR="00C52F7B">
          <w:rPr>
            <w:noProof/>
            <w:webHidden/>
          </w:rPr>
          <w:fldChar w:fldCharType="begin"/>
        </w:r>
        <w:r w:rsidR="00C52F7B">
          <w:rPr>
            <w:noProof/>
            <w:webHidden/>
          </w:rPr>
          <w:instrText xml:space="preserve"> PAGEREF _Toc118824292 \h </w:instrText>
        </w:r>
        <w:r w:rsidR="00C52F7B">
          <w:rPr>
            <w:noProof/>
            <w:webHidden/>
          </w:rPr>
        </w:r>
        <w:r w:rsidR="00C52F7B">
          <w:rPr>
            <w:noProof/>
            <w:webHidden/>
          </w:rPr>
          <w:fldChar w:fldCharType="separate"/>
        </w:r>
        <w:r w:rsidR="00697507">
          <w:rPr>
            <w:noProof/>
            <w:webHidden/>
          </w:rPr>
          <w:t>3</w:t>
        </w:r>
        <w:r w:rsidR="00C52F7B">
          <w:rPr>
            <w:noProof/>
            <w:webHidden/>
          </w:rPr>
          <w:fldChar w:fldCharType="end"/>
        </w:r>
      </w:hyperlink>
    </w:p>
    <w:p w14:paraId="660C4638" w14:textId="77777777" w:rsidR="00C52F7B" w:rsidRDefault="001B4A72">
      <w:pPr>
        <w:pStyle w:val="Verzeichnis3"/>
        <w:rPr>
          <w:rFonts w:eastAsiaTheme="minorEastAsia"/>
          <w:noProof/>
          <w:sz w:val="22"/>
          <w:szCs w:val="22"/>
          <w:lang w:eastAsia="de-DE"/>
        </w:rPr>
      </w:pPr>
      <w:hyperlink w:anchor="_Toc118824293" w:history="1">
        <w:r w:rsidR="00C52F7B" w:rsidRPr="00C76CD5">
          <w:rPr>
            <w:rStyle w:val="Hyperlink"/>
            <w:noProof/>
          </w:rPr>
          <w:t>2.3.1</w:t>
        </w:r>
        <w:r w:rsidR="00C52F7B">
          <w:rPr>
            <w:rFonts w:eastAsiaTheme="minorEastAsia"/>
            <w:noProof/>
            <w:sz w:val="22"/>
            <w:szCs w:val="22"/>
            <w:lang w:eastAsia="de-DE"/>
          </w:rPr>
          <w:tab/>
        </w:r>
        <w:r w:rsidR="00C52F7B" w:rsidRPr="00C76CD5">
          <w:rPr>
            <w:rStyle w:val="Hyperlink"/>
            <w:noProof/>
          </w:rPr>
          <w:t>Tabellen</w:t>
        </w:r>
        <w:r w:rsidR="00C52F7B">
          <w:rPr>
            <w:noProof/>
            <w:webHidden/>
          </w:rPr>
          <w:tab/>
        </w:r>
        <w:r w:rsidR="00C52F7B">
          <w:rPr>
            <w:noProof/>
            <w:webHidden/>
          </w:rPr>
          <w:fldChar w:fldCharType="begin"/>
        </w:r>
        <w:r w:rsidR="00C52F7B">
          <w:rPr>
            <w:noProof/>
            <w:webHidden/>
          </w:rPr>
          <w:instrText xml:space="preserve"> PAGEREF _Toc118824293 \h </w:instrText>
        </w:r>
        <w:r w:rsidR="00C52F7B">
          <w:rPr>
            <w:noProof/>
            <w:webHidden/>
          </w:rPr>
        </w:r>
        <w:r w:rsidR="00C52F7B">
          <w:rPr>
            <w:noProof/>
            <w:webHidden/>
          </w:rPr>
          <w:fldChar w:fldCharType="separate"/>
        </w:r>
        <w:r w:rsidR="00697507">
          <w:rPr>
            <w:noProof/>
            <w:webHidden/>
          </w:rPr>
          <w:t>3</w:t>
        </w:r>
        <w:r w:rsidR="00C52F7B">
          <w:rPr>
            <w:noProof/>
            <w:webHidden/>
          </w:rPr>
          <w:fldChar w:fldCharType="end"/>
        </w:r>
      </w:hyperlink>
    </w:p>
    <w:p w14:paraId="7FEEB5B2" w14:textId="77777777" w:rsidR="00C52F7B" w:rsidRDefault="001B4A72">
      <w:pPr>
        <w:pStyle w:val="Verzeichnis3"/>
        <w:rPr>
          <w:rFonts w:eastAsiaTheme="minorEastAsia"/>
          <w:noProof/>
          <w:sz w:val="22"/>
          <w:szCs w:val="22"/>
          <w:lang w:eastAsia="de-DE"/>
        </w:rPr>
      </w:pPr>
      <w:hyperlink w:anchor="_Toc118824294" w:history="1">
        <w:r w:rsidR="00C52F7B" w:rsidRPr="00C76CD5">
          <w:rPr>
            <w:rStyle w:val="Hyperlink"/>
            <w:noProof/>
          </w:rPr>
          <w:t>2.3.2</w:t>
        </w:r>
        <w:r w:rsidR="00C52F7B">
          <w:rPr>
            <w:rFonts w:eastAsiaTheme="minorEastAsia"/>
            <w:noProof/>
            <w:sz w:val="22"/>
            <w:szCs w:val="22"/>
            <w:lang w:eastAsia="de-DE"/>
          </w:rPr>
          <w:tab/>
        </w:r>
        <w:r w:rsidR="00C52F7B" w:rsidRPr="00C76CD5">
          <w:rPr>
            <w:rStyle w:val="Hyperlink"/>
            <w:noProof/>
          </w:rPr>
          <w:t>Abbildungen</w:t>
        </w:r>
        <w:r w:rsidR="00C52F7B">
          <w:rPr>
            <w:noProof/>
            <w:webHidden/>
          </w:rPr>
          <w:tab/>
        </w:r>
        <w:r w:rsidR="00C52F7B">
          <w:rPr>
            <w:noProof/>
            <w:webHidden/>
          </w:rPr>
          <w:fldChar w:fldCharType="begin"/>
        </w:r>
        <w:r w:rsidR="00C52F7B">
          <w:rPr>
            <w:noProof/>
            <w:webHidden/>
          </w:rPr>
          <w:instrText xml:space="preserve"> PAGEREF _Toc118824294 \h </w:instrText>
        </w:r>
        <w:r w:rsidR="00C52F7B">
          <w:rPr>
            <w:noProof/>
            <w:webHidden/>
          </w:rPr>
        </w:r>
        <w:r w:rsidR="00C52F7B">
          <w:rPr>
            <w:noProof/>
            <w:webHidden/>
          </w:rPr>
          <w:fldChar w:fldCharType="separate"/>
        </w:r>
        <w:r w:rsidR="00697507">
          <w:rPr>
            <w:noProof/>
            <w:webHidden/>
          </w:rPr>
          <w:t>4</w:t>
        </w:r>
        <w:r w:rsidR="00C52F7B">
          <w:rPr>
            <w:noProof/>
            <w:webHidden/>
          </w:rPr>
          <w:fldChar w:fldCharType="end"/>
        </w:r>
      </w:hyperlink>
    </w:p>
    <w:p w14:paraId="03BD6853" w14:textId="77777777" w:rsidR="00C52F7B" w:rsidRDefault="001B4A72">
      <w:pPr>
        <w:pStyle w:val="Verzeichnis2"/>
        <w:rPr>
          <w:rFonts w:eastAsiaTheme="minorEastAsia"/>
          <w:noProof/>
          <w:sz w:val="22"/>
          <w:szCs w:val="22"/>
          <w:lang w:eastAsia="de-DE"/>
        </w:rPr>
      </w:pPr>
      <w:hyperlink w:anchor="_Toc118824295" w:history="1">
        <w:r w:rsidR="00C52F7B" w:rsidRPr="00C76CD5">
          <w:rPr>
            <w:rStyle w:val="Hyperlink"/>
            <w:noProof/>
          </w:rPr>
          <w:t>2.4</w:t>
        </w:r>
        <w:r w:rsidR="00C52F7B">
          <w:rPr>
            <w:rFonts w:eastAsiaTheme="minorEastAsia"/>
            <w:noProof/>
            <w:sz w:val="22"/>
            <w:szCs w:val="22"/>
            <w:lang w:eastAsia="de-DE"/>
          </w:rPr>
          <w:tab/>
        </w:r>
        <w:r w:rsidR="00C52F7B" w:rsidRPr="00C76CD5">
          <w:rPr>
            <w:rStyle w:val="Hyperlink"/>
            <w:noProof/>
          </w:rPr>
          <w:t>Verzeichnisse</w:t>
        </w:r>
        <w:r w:rsidR="00C52F7B">
          <w:rPr>
            <w:noProof/>
            <w:webHidden/>
          </w:rPr>
          <w:tab/>
        </w:r>
        <w:r w:rsidR="00C52F7B">
          <w:rPr>
            <w:noProof/>
            <w:webHidden/>
          </w:rPr>
          <w:fldChar w:fldCharType="begin"/>
        </w:r>
        <w:r w:rsidR="00C52F7B">
          <w:rPr>
            <w:noProof/>
            <w:webHidden/>
          </w:rPr>
          <w:instrText xml:space="preserve"> PAGEREF _Toc118824295 \h </w:instrText>
        </w:r>
        <w:r w:rsidR="00C52F7B">
          <w:rPr>
            <w:noProof/>
            <w:webHidden/>
          </w:rPr>
        </w:r>
        <w:r w:rsidR="00C52F7B">
          <w:rPr>
            <w:noProof/>
            <w:webHidden/>
          </w:rPr>
          <w:fldChar w:fldCharType="separate"/>
        </w:r>
        <w:r w:rsidR="00697507">
          <w:rPr>
            <w:noProof/>
            <w:webHidden/>
          </w:rPr>
          <w:t>6</w:t>
        </w:r>
        <w:r w:rsidR="00C52F7B">
          <w:rPr>
            <w:noProof/>
            <w:webHidden/>
          </w:rPr>
          <w:fldChar w:fldCharType="end"/>
        </w:r>
      </w:hyperlink>
    </w:p>
    <w:p w14:paraId="1457F8F8" w14:textId="77777777" w:rsidR="00C52F7B" w:rsidRDefault="001B4A72">
      <w:pPr>
        <w:pStyle w:val="Verzeichnis1"/>
        <w:rPr>
          <w:rFonts w:eastAsiaTheme="minorEastAsia"/>
          <w:noProof/>
          <w:sz w:val="22"/>
          <w:szCs w:val="22"/>
          <w:lang w:eastAsia="de-DE"/>
        </w:rPr>
      </w:pPr>
      <w:hyperlink w:anchor="_Toc118824296" w:history="1">
        <w:r w:rsidR="00C52F7B" w:rsidRPr="00C76CD5">
          <w:rPr>
            <w:rStyle w:val="Hyperlink"/>
            <w:noProof/>
          </w:rPr>
          <w:t>3</w:t>
        </w:r>
        <w:r w:rsidR="00C52F7B">
          <w:rPr>
            <w:rFonts w:eastAsiaTheme="minorEastAsia"/>
            <w:noProof/>
            <w:sz w:val="22"/>
            <w:szCs w:val="22"/>
            <w:lang w:eastAsia="de-DE"/>
          </w:rPr>
          <w:tab/>
        </w:r>
        <w:r w:rsidR="00C52F7B" w:rsidRPr="00C76CD5">
          <w:rPr>
            <w:rStyle w:val="Hyperlink"/>
            <w:noProof/>
          </w:rPr>
          <w:t>Zitieren</w:t>
        </w:r>
        <w:r w:rsidR="00C52F7B">
          <w:rPr>
            <w:noProof/>
            <w:webHidden/>
          </w:rPr>
          <w:tab/>
        </w:r>
        <w:r w:rsidR="00C52F7B">
          <w:rPr>
            <w:noProof/>
            <w:webHidden/>
          </w:rPr>
          <w:fldChar w:fldCharType="begin"/>
        </w:r>
        <w:r w:rsidR="00C52F7B">
          <w:rPr>
            <w:noProof/>
            <w:webHidden/>
          </w:rPr>
          <w:instrText xml:space="preserve"> PAGEREF _Toc118824296 \h </w:instrText>
        </w:r>
        <w:r w:rsidR="00C52F7B">
          <w:rPr>
            <w:noProof/>
            <w:webHidden/>
          </w:rPr>
        </w:r>
        <w:r w:rsidR="00C52F7B">
          <w:rPr>
            <w:noProof/>
            <w:webHidden/>
          </w:rPr>
          <w:fldChar w:fldCharType="separate"/>
        </w:r>
        <w:r w:rsidR="00697507">
          <w:rPr>
            <w:noProof/>
            <w:webHidden/>
          </w:rPr>
          <w:t>8</w:t>
        </w:r>
        <w:r w:rsidR="00C52F7B">
          <w:rPr>
            <w:noProof/>
            <w:webHidden/>
          </w:rPr>
          <w:fldChar w:fldCharType="end"/>
        </w:r>
      </w:hyperlink>
    </w:p>
    <w:p w14:paraId="0DF6FA25" w14:textId="77777777" w:rsidR="00C52F7B" w:rsidRDefault="001B4A72">
      <w:pPr>
        <w:pStyle w:val="Verzeichnis2"/>
        <w:rPr>
          <w:rFonts w:eastAsiaTheme="minorEastAsia"/>
          <w:noProof/>
          <w:sz w:val="22"/>
          <w:szCs w:val="22"/>
          <w:lang w:eastAsia="de-DE"/>
        </w:rPr>
      </w:pPr>
      <w:hyperlink w:anchor="_Toc118824297" w:history="1">
        <w:r w:rsidR="00C52F7B" w:rsidRPr="00C76CD5">
          <w:rPr>
            <w:rStyle w:val="Hyperlink"/>
            <w:noProof/>
          </w:rPr>
          <w:t>3.1</w:t>
        </w:r>
        <w:r w:rsidR="00C52F7B">
          <w:rPr>
            <w:rFonts w:eastAsiaTheme="minorEastAsia"/>
            <w:noProof/>
            <w:sz w:val="22"/>
            <w:szCs w:val="22"/>
            <w:lang w:eastAsia="de-DE"/>
          </w:rPr>
          <w:tab/>
        </w:r>
        <w:r w:rsidR="00C52F7B" w:rsidRPr="00C76CD5">
          <w:rPr>
            <w:rStyle w:val="Hyperlink"/>
            <w:noProof/>
          </w:rPr>
          <w:t>Zitierstil</w:t>
        </w:r>
        <w:r w:rsidR="00C52F7B">
          <w:rPr>
            <w:noProof/>
            <w:webHidden/>
          </w:rPr>
          <w:tab/>
        </w:r>
        <w:r w:rsidR="00C52F7B">
          <w:rPr>
            <w:noProof/>
            <w:webHidden/>
          </w:rPr>
          <w:fldChar w:fldCharType="begin"/>
        </w:r>
        <w:r w:rsidR="00C52F7B">
          <w:rPr>
            <w:noProof/>
            <w:webHidden/>
          </w:rPr>
          <w:instrText xml:space="preserve"> PAGEREF _Toc118824297 \h </w:instrText>
        </w:r>
        <w:r w:rsidR="00C52F7B">
          <w:rPr>
            <w:noProof/>
            <w:webHidden/>
          </w:rPr>
        </w:r>
        <w:r w:rsidR="00C52F7B">
          <w:rPr>
            <w:noProof/>
            <w:webHidden/>
          </w:rPr>
          <w:fldChar w:fldCharType="separate"/>
        </w:r>
        <w:r w:rsidR="00697507">
          <w:rPr>
            <w:noProof/>
            <w:webHidden/>
          </w:rPr>
          <w:t>8</w:t>
        </w:r>
        <w:r w:rsidR="00C52F7B">
          <w:rPr>
            <w:noProof/>
            <w:webHidden/>
          </w:rPr>
          <w:fldChar w:fldCharType="end"/>
        </w:r>
      </w:hyperlink>
    </w:p>
    <w:p w14:paraId="56E70BD2" w14:textId="77777777" w:rsidR="00C52F7B" w:rsidRDefault="001B4A72">
      <w:pPr>
        <w:pStyle w:val="Verzeichnis2"/>
        <w:rPr>
          <w:rFonts w:eastAsiaTheme="minorEastAsia"/>
          <w:noProof/>
          <w:sz w:val="22"/>
          <w:szCs w:val="22"/>
          <w:lang w:eastAsia="de-DE"/>
        </w:rPr>
      </w:pPr>
      <w:hyperlink w:anchor="_Toc118824298" w:history="1">
        <w:r w:rsidR="00C52F7B" w:rsidRPr="00C76CD5">
          <w:rPr>
            <w:rStyle w:val="Hyperlink"/>
            <w:noProof/>
          </w:rPr>
          <w:t>3.2</w:t>
        </w:r>
        <w:r w:rsidR="00C52F7B">
          <w:rPr>
            <w:rFonts w:eastAsiaTheme="minorEastAsia"/>
            <w:noProof/>
            <w:sz w:val="22"/>
            <w:szCs w:val="22"/>
            <w:lang w:eastAsia="de-DE"/>
          </w:rPr>
          <w:tab/>
        </w:r>
        <w:r w:rsidR="00C52F7B" w:rsidRPr="00C76CD5">
          <w:rPr>
            <w:rStyle w:val="Hyperlink"/>
            <w:noProof/>
          </w:rPr>
          <w:t>Zitation im Text</w:t>
        </w:r>
        <w:r w:rsidR="00C52F7B">
          <w:rPr>
            <w:noProof/>
            <w:webHidden/>
          </w:rPr>
          <w:tab/>
        </w:r>
        <w:r w:rsidR="00C52F7B">
          <w:rPr>
            <w:noProof/>
            <w:webHidden/>
          </w:rPr>
          <w:fldChar w:fldCharType="begin"/>
        </w:r>
        <w:r w:rsidR="00C52F7B">
          <w:rPr>
            <w:noProof/>
            <w:webHidden/>
          </w:rPr>
          <w:instrText xml:space="preserve"> PAGEREF _Toc118824298 \h </w:instrText>
        </w:r>
        <w:r w:rsidR="00C52F7B">
          <w:rPr>
            <w:noProof/>
            <w:webHidden/>
          </w:rPr>
        </w:r>
        <w:r w:rsidR="00C52F7B">
          <w:rPr>
            <w:noProof/>
            <w:webHidden/>
          </w:rPr>
          <w:fldChar w:fldCharType="separate"/>
        </w:r>
        <w:r w:rsidR="00697507">
          <w:rPr>
            <w:noProof/>
            <w:webHidden/>
          </w:rPr>
          <w:t>8</w:t>
        </w:r>
        <w:r w:rsidR="00C52F7B">
          <w:rPr>
            <w:noProof/>
            <w:webHidden/>
          </w:rPr>
          <w:fldChar w:fldCharType="end"/>
        </w:r>
      </w:hyperlink>
    </w:p>
    <w:p w14:paraId="78BD61D5" w14:textId="77777777" w:rsidR="00C52F7B" w:rsidRDefault="001B4A72">
      <w:pPr>
        <w:pStyle w:val="Verzeichnis2"/>
        <w:rPr>
          <w:rFonts w:eastAsiaTheme="minorEastAsia"/>
          <w:noProof/>
          <w:sz w:val="22"/>
          <w:szCs w:val="22"/>
          <w:lang w:eastAsia="de-DE"/>
        </w:rPr>
      </w:pPr>
      <w:hyperlink w:anchor="_Toc118824299" w:history="1">
        <w:r w:rsidR="00C52F7B" w:rsidRPr="00C76CD5">
          <w:rPr>
            <w:rStyle w:val="Hyperlink"/>
            <w:noProof/>
          </w:rPr>
          <w:t>3.3</w:t>
        </w:r>
        <w:r w:rsidR="00C52F7B">
          <w:rPr>
            <w:rFonts w:eastAsiaTheme="minorEastAsia"/>
            <w:noProof/>
            <w:sz w:val="22"/>
            <w:szCs w:val="22"/>
            <w:lang w:eastAsia="de-DE"/>
          </w:rPr>
          <w:tab/>
        </w:r>
        <w:r w:rsidR="00C52F7B" w:rsidRPr="00C76CD5">
          <w:rPr>
            <w:rStyle w:val="Hyperlink"/>
            <w:noProof/>
          </w:rPr>
          <w:t>Das Literaturverzeichnis</w:t>
        </w:r>
        <w:r w:rsidR="00C52F7B">
          <w:rPr>
            <w:noProof/>
            <w:webHidden/>
          </w:rPr>
          <w:tab/>
        </w:r>
        <w:r w:rsidR="00C52F7B">
          <w:rPr>
            <w:noProof/>
            <w:webHidden/>
          </w:rPr>
          <w:fldChar w:fldCharType="begin"/>
        </w:r>
        <w:r w:rsidR="00C52F7B">
          <w:rPr>
            <w:noProof/>
            <w:webHidden/>
          </w:rPr>
          <w:instrText xml:space="preserve"> PAGEREF _Toc118824299 \h </w:instrText>
        </w:r>
        <w:r w:rsidR="00C52F7B">
          <w:rPr>
            <w:noProof/>
            <w:webHidden/>
          </w:rPr>
        </w:r>
        <w:r w:rsidR="00C52F7B">
          <w:rPr>
            <w:noProof/>
            <w:webHidden/>
          </w:rPr>
          <w:fldChar w:fldCharType="separate"/>
        </w:r>
        <w:r w:rsidR="00697507">
          <w:rPr>
            <w:noProof/>
            <w:webHidden/>
          </w:rPr>
          <w:t>9</w:t>
        </w:r>
        <w:r w:rsidR="00C52F7B">
          <w:rPr>
            <w:noProof/>
            <w:webHidden/>
          </w:rPr>
          <w:fldChar w:fldCharType="end"/>
        </w:r>
      </w:hyperlink>
    </w:p>
    <w:p w14:paraId="145F33D3" w14:textId="77777777" w:rsidR="00C52F7B" w:rsidRDefault="001B4A72">
      <w:pPr>
        <w:pStyle w:val="Verzeichnis1"/>
        <w:rPr>
          <w:rFonts w:eastAsiaTheme="minorEastAsia"/>
          <w:noProof/>
          <w:sz w:val="22"/>
          <w:szCs w:val="22"/>
          <w:lang w:eastAsia="de-DE"/>
        </w:rPr>
      </w:pPr>
      <w:hyperlink w:anchor="_Toc118824300" w:history="1">
        <w:r w:rsidR="00C52F7B" w:rsidRPr="00C76CD5">
          <w:rPr>
            <w:rStyle w:val="Hyperlink"/>
            <w:noProof/>
            <w:lang w:val="en-US"/>
          </w:rPr>
          <w:t>Literaturverzeichnis</w:t>
        </w:r>
        <w:r w:rsidR="00C52F7B">
          <w:rPr>
            <w:noProof/>
            <w:webHidden/>
          </w:rPr>
          <w:tab/>
        </w:r>
        <w:r w:rsidR="00C52F7B">
          <w:rPr>
            <w:noProof/>
            <w:webHidden/>
          </w:rPr>
          <w:fldChar w:fldCharType="begin"/>
        </w:r>
        <w:r w:rsidR="00C52F7B">
          <w:rPr>
            <w:noProof/>
            <w:webHidden/>
          </w:rPr>
          <w:instrText xml:space="preserve"> PAGEREF _Toc118824300 \h </w:instrText>
        </w:r>
        <w:r w:rsidR="00C52F7B">
          <w:rPr>
            <w:noProof/>
            <w:webHidden/>
          </w:rPr>
        </w:r>
        <w:r w:rsidR="00C52F7B">
          <w:rPr>
            <w:noProof/>
            <w:webHidden/>
          </w:rPr>
          <w:fldChar w:fldCharType="separate"/>
        </w:r>
        <w:r w:rsidR="00697507">
          <w:rPr>
            <w:noProof/>
            <w:webHidden/>
          </w:rPr>
          <w:t>13</w:t>
        </w:r>
        <w:r w:rsidR="00C52F7B">
          <w:rPr>
            <w:noProof/>
            <w:webHidden/>
          </w:rPr>
          <w:fldChar w:fldCharType="end"/>
        </w:r>
      </w:hyperlink>
    </w:p>
    <w:p w14:paraId="2353DA7B" w14:textId="77777777" w:rsidR="00C52F7B" w:rsidRDefault="001B4A72">
      <w:pPr>
        <w:pStyle w:val="Verzeichnis1"/>
        <w:rPr>
          <w:rFonts w:eastAsiaTheme="minorEastAsia"/>
          <w:noProof/>
          <w:sz w:val="22"/>
          <w:szCs w:val="22"/>
          <w:lang w:eastAsia="de-DE"/>
        </w:rPr>
      </w:pPr>
      <w:hyperlink w:anchor="_Toc118824301" w:history="1">
        <w:r w:rsidR="00C52F7B" w:rsidRPr="00C76CD5">
          <w:rPr>
            <w:rStyle w:val="Hyperlink"/>
            <w:noProof/>
          </w:rPr>
          <w:t>Anhang</w:t>
        </w:r>
        <w:r w:rsidR="00C52F7B">
          <w:rPr>
            <w:noProof/>
            <w:webHidden/>
          </w:rPr>
          <w:tab/>
        </w:r>
        <w:r w:rsidR="00C52F7B">
          <w:rPr>
            <w:noProof/>
            <w:webHidden/>
          </w:rPr>
          <w:fldChar w:fldCharType="begin"/>
        </w:r>
        <w:r w:rsidR="00C52F7B">
          <w:rPr>
            <w:noProof/>
            <w:webHidden/>
          </w:rPr>
          <w:instrText xml:space="preserve"> PAGEREF _Toc118824301 \h </w:instrText>
        </w:r>
        <w:r w:rsidR="00C52F7B">
          <w:rPr>
            <w:noProof/>
            <w:webHidden/>
          </w:rPr>
        </w:r>
        <w:r w:rsidR="00C52F7B">
          <w:rPr>
            <w:noProof/>
            <w:webHidden/>
          </w:rPr>
          <w:fldChar w:fldCharType="separate"/>
        </w:r>
        <w:r w:rsidR="00697507">
          <w:rPr>
            <w:noProof/>
            <w:webHidden/>
          </w:rPr>
          <w:t>14</w:t>
        </w:r>
        <w:r w:rsidR="00C52F7B">
          <w:rPr>
            <w:noProof/>
            <w:webHidden/>
          </w:rPr>
          <w:fldChar w:fldCharType="end"/>
        </w:r>
      </w:hyperlink>
    </w:p>
    <w:p w14:paraId="62F15655" w14:textId="77777777" w:rsidR="00C52F7B" w:rsidRDefault="001B4A72">
      <w:pPr>
        <w:pStyle w:val="Verzeichnis2"/>
        <w:rPr>
          <w:rFonts w:eastAsiaTheme="minorEastAsia"/>
          <w:noProof/>
          <w:sz w:val="22"/>
          <w:szCs w:val="22"/>
          <w:lang w:eastAsia="de-DE"/>
        </w:rPr>
      </w:pPr>
      <w:hyperlink w:anchor="_Toc118824302" w:history="1">
        <w:r w:rsidR="00C52F7B" w:rsidRPr="00C76CD5">
          <w:rPr>
            <w:rStyle w:val="Hyperlink"/>
            <w:noProof/>
          </w:rPr>
          <w:t>Anhang A: Erläuterungen</w:t>
        </w:r>
        <w:r w:rsidR="00C52F7B">
          <w:rPr>
            <w:noProof/>
            <w:webHidden/>
          </w:rPr>
          <w:tab/>
        </w:r>
        <w:r w:rsidR="00C52F7B">
          <w:rPr>
            <w:noProof/>
            <w:webHidden/>
          </w:rPr>
          <w:fldChar w:fldCharType="begin"/>
        </w:r>
        <w:r w:rsidR="00C52F7B">
          <w:rPr>
            <w:noProof/>
            <w:webHidden/>
          </w:rPr>
          <w:instrText xml:space="preserve"> PAGEREF _Toc118824302 \h </w:instrText>
        </w:r>
        <w:r w:rsidR="00C52F7B">
          <w:rPr>
            <w:noProof/>
            <w:webHidden/>
          </w:rPr>
        </w:r>
        <w:r w:rsidR="00C52F7B">
          <w:rPr>
            <w:noProof/>
            <w:webHidden/>
          </w:rPr>
          <w:fldChar w:fldCharType="separate"/>
        </w:r>
        <w:r w:rsidR="00697507">
          <w:rPr>
            <w:noProof/>
            <w:webHidden/>
          </w:rPr>
          <w:t>14</w:t>
        </w:r>
        <w:r w:rsidR="00C52F7B">
          <w:rPr>
            <w:noProof/>
            <w:webHidden/>
          </w:rPr>
          <w:fldChar w:fldCharType="end"/>
        </w:r>
      </w:hyperlink>
    </w:p>
    <w:p w14:paraId="5F89D6D0" w14:textId="77777777" w:rsidR="002525FD" w:rsidRDefault="002525FD">
      <w:r>
        <w:fldChar w:fldCharType="end"/>
      </w:r>
    </w:p>
    <w:p w14:paraId="4602E4E5" w14:textId="77777777" w:rsidR="002525FD" w:rsidRDefault="0021718D" w:rsidP="0021718D">
      <w:pPr>
        <w:pStyle w:val="berschrift1"/>
        <w:numPr>
          <w:ilvl w:val="0"/>
          <w:numId w:val="0"/>
        </w:numPr>
      </w:pPr>
      <w:bookmarkStart w:id="0" w:name="_Toc118824284"/>
      <w:r>
        <w:lastRenderedPageBreak/>
        <w:t>Abbildung</w:t>
      </w:r>
      <w:r w:rsidR="00AB4E27">
        <w:t>sverzeichnis</w:t>
      </w:r>
      <w:bookmarkEnd w:id="0"/>
    </w:p>
    <w:p w14:paraId="7813FE47" w14:textId="77777777" w:rsidR="00CE1481" w:rsidRDefault="002525FD">
      <w:pPr>
        <w:pStyle w:val="Abbildungsverzeichnis"/>
        <w:tabs>
          <w:tab w:val="right" w:leader="dot" w:pos="8494"/>
        </w:tabs>
        <w:rPr>
          <w:rFonts w:eastAsiaTheme="minorEastAsia"/>
          <w:noProof/>
          <w:sz w:val="22"/>
          <w:szCs w:val="22"/>
          <w:lang w:eastAsia="de-DE"/>
        </w:rPr>
      </w:pPr>
      <w:r>
        <w:fldChar w:fldCharType="begin"/>
      </w:r>
      <w:r>
        <w:instrText xml:space="preserve"> TOC \h \z \c "Abb." </w:instrText>
      </w:r>
      <w:r>
        <w:fldChar w:fldCharType="separate"/>
      </w:r>
      <w:hyperlink w:anchor="_Toc118730368" w:history="1">
        <w:r w:rsidR="00CE1481" w:rsidRPr="00AE2C18">
          <w:rPr>
            <w:rStyle w:val="Hyperlink"/>
            <w:noProof/>
          </w:rPr>
          <w:t>Abb. 2.1: Beispielabbildung</w:t>
        </w:r>
        <w:r w:rsidR="00CE1481">
          <w:rPr>
            <w:noProof/>
            <w:webHidden/>
          </w:rPr>
          <w:tab/>
        </w:r>
        <w:r w:rsidR="00CE1481">
          <w:rPr>
            <w:noProof/>
            <w:webHidden/>
          </w:rPr>
          <w:fldChar w:fldCharType="begin"/>
        </w:r>
        <w:r w:rsidR="00CE1481">
          <w:rPr>
            <w:noProof/>
            <w:webHidden/>
          </w:rPr>
          <w:instrText xml:space="preserve"> PAGEREF _Toc118730368 \h </w:instrText>
        </w:r>
        <w:r w:rsidR="00CE1481">
          <w:rPr>
            <w:noProof/>
            <w:webHidden/>
          </w:rPr>
        </w:r>
        <w:r w:rsidR="00CE1481">
          <w:rPr>
            <w:noProof/>
            <w:webHidden/>
          </w:rPr>
          <w:fldChar w:fldCharType="separate"/>
        </w:r>
        <w:r w:rsidR="00697507">
          <w:rPr>
            <w:noProof/>
            <w:webHidden/>
          </w:rPr>
          <w:t>5</w:t>
        </w:r>
        <w:r w:rsidR="00CE1481">
          <w:rPr>
            <w:noProof/>
            <w:webHidden/>
          </w:rPr>
          <w:fldChar w:fldCharType="end"/>
        </w:r>
      </w:hyperlink>
    </w:p>
    <w:p w14:paraId="320EE8DF" w14:textId="77777777" w:rsidR="0021718D" w:rsidRDefault="002525FD">
      <w:r>
        <w:fldChar w:fldCharType="end"/>
      </w:r>
    </w:p>
    <w:p w14:paraId="01088F41" w14:textId="77777777" w:rsidR="00966A4F" w:rsidRDefault="0021718D" w:rsidP="0021718D">
      <w:pPr>
        <w:pStyle w:val="berschrift1"/>
        <w:numPr>
          <w:ilvl w:val="0"/>
          <w:numId w:val="0"/>
        </w:numPr>
      </w:pPr>
      <w:bookmarkStart w:id="1" w:name="_Toc118824285"/>
      <w:r>
        <w:lastRenderedPageBreak/>
        <w:t>Tabellen</w:t>
      </w:r>
      <w:r w:rsidR="00AB4E27">
        <w:t>verzeichnis</w:t>
      </w:r>
      <w:bookmarkEnd w:id="1"/>
    </w:p>
    <w:p w14:paraId="406C54BB" w14:textId="77777777" w:rsidR="00821E5E" w:rsidRDefault="00211F53">
      <w:pPr>
        <w:pStyle w:val="Abbildungsverzeichnis"/>
        <w:tabs>
          <w:tab w:val="right" w:leader="dot" w:pos="8494"/>
        </w:tabs>
        <w:rPr>
          <w:rFonts w:eastAsiaTheme="minorEastAsia"/>
          <w:noProof/>
          <w:sz w:val="22"/>
          <w:szCs w:val="22"/>
          <w:lang w:eastAsia="de-DE"/>
        </w:rPr>
      </w:pPr>
      <w:r>
        <w:fldChar w:fldCharType="begin"/>
      </w:r>
      <w:r>
        <w:instrText xml:space="preserve"> TOC \h \z \c "Tab." </w:instrText>
      </w:r>
      <w:r>
        <w:fldChar w:fldCharType="separate"/>
      </w:r>
      <w:hyperlink w:anchor="_Toc118761229" w:history="1">
        <w:r w:rsidR="00821E5E" w:rsidRPr="00181B10">
          <w:rPr>
            <w:rStyle w:val="Hyperlink"/>
            <w:noProof/>
          </w:rPr>
          <w:t>Tab. 2.1: Tabellenbeispiel</w:t>
        </w:r>
        <w:r w:rsidR="00821E5E">
          <w:rPr>
            <w:noProof/>
            <w:webHidden/>
          </w:rPr>
          <w:tab/>
        </w:r>
        <w:r w:rsidR="00821E5E">
          <w:rPr>
            <w:noProof/>
            <w:webHidden/>
          </w:rPr>
          <w:fldChar w:fldCharType="begin"/>
        </w:r>
        <w:r w:rsidR="00821E5E">
          <w:rPr>
            <w:noProof/>
            <w:webHidden/>
          </w:rPr>
          <w:instrText xml:space="preserve"> PAGEREF _Toc118761229 \h </w:instrText>
        </w:r>
        <w:r w:rsidR="00821E5E">
          <w:rPr>
            <w:noProof/>
            <w:webHidden/>
          </w:rPr>
        </w:r>
        <w:r w:rsidR="00821E5E">
          <w:rPr>
            <w:noProof/>
            <w:webHidden/>
          </w:rPr>
          <w:fldChar w:fldCharType="separate"/>
        </w:r>
        <w:r w:rsidR="00697507">
          <w:rPr>
            <w:noProof/>
            <w:webHidden/>
          </w:rPr>
          <w:t>4</w:t>
        </w:r>
        <w:r w:rsidR="00821E5E">
          <w:rPr>
            <w:noProof/>
            <w:webHidden/>
          </w:rPr>
          <w:fldChar w:fldCharType="end"/>
        </w:r>
      </w:hyperlink>
    </w:p>
    <w:p w14:paraId="16FB528B" w14:textId="77777777" w:rsidR="00821E5E" w:rsidRDefault="001B4A72">
      <w:pPr>
        <w:pStyle w:val="Abbildungsverzeichnis"/>
        <w:tabs>
          <w:tab w:val="right" w:leader="dot" w:pos="8494"/>
        </w:tabs>
        <w:rPr>
          <w:rFonts w:eastAsiaTheme="minorEastAsia"/>
          <w:noProof/>
          <w:sz w:val="22"/>
          <w:szCs w:val="22"/>
          <w:lang w:eastAsia="de-DE"/>
        </w:rPr>
      </w:pPr>
      <w:hyperlink w:anchor="_Toc118761230" w:history="1">
        <w:r w:rsidR="00821E5E" w:rsidRPr="00181B10">
          <w:rPr>
            <w:rStyle w:val="Hyperlink"/>
            <w:noProof/>
          </w:rPr>
          <w:t>Tab. 3.1: Formatierung von Zitationen im Text (basierend auf APA, 2019)</w:t>
        </w:r>
        <w:r w:rsidR="00821E5E">
          <w:rPr>
            <w:noProof/>
            <w:webHidden/>
          </w:rPr>
          <w:tab/>
        </w:r>
        <w:r w:rsidR="00821E5E">
          <w:rPr>
            <w:noProof/>
            <w:webHidden/>
          </w:rPr>
          <w:fldChar w:fldCharType="begin"/>
        </w:r>
        <w:r w:rsidR="00821E5E">
          <w:rPr>
            <w:noProof/>
            <w:webHidden/>
          </w:rPr>
          <w:instrText xml:space="preserve"> PAGEREF _Toc118761230 \h </w:instrText>
        </w:r>
        <w:r w:rsidR="00821E5E">
          <w:rPr>
            <w:noProof/>
            <w:webHidden/>
          </w:rPr>
        </w:r>
        <w:r w:rsidR="00821E5E">
          <w:rPr>
            <w:noProof/>
            <w:webHidden/>
          </w:rPr>
          <w:fldChar w:fldCharType="separate"/>
        </w:r>
        <w:r w:rsidR="00697507">
          <w:rPr>
            <w:noProof/>
            <w:webHidden/>
          </w:rPr>
          <w:t>9</w:t>
        </w:r>
        <w:r w:rsidR="00821E5E">
          <w:rPr>
            <w:noProof/>
            <w:webHidden/>
          </w:rPr>
          <w:fldChar w:fldCharType="end"/>
        </w:r>
      </w:hyperlink>
    </w:p>
    <w:p w14:paraId="429A5DD0" w14:textId="77777777" w:rsidR="00211F53" w:rsidRDefault="00211F53">
      <w:r>
        <w:fldChar w:fldCharType="end"/>
      </w:r>
    </w:p>
    <w:p w14:paraId="370DBAB2" w14:textId="77777777" w:rsidR="0021718D" w:rsidRDefault="00211F53" w:rsidP="00211F53">
      <w:pPr>
        <w:pStyle w:val="berschrift1"/>
        <w:numPr>
          <w:ilvl w:val="0"/>
          <w:numId w:val="0"/>
        </w:numPr>
      </w:pPr>
      <w:bookmarkStart w:id="2" w:name="_Toc118824286"/>
      <w:r>
        <w:lastRenderedPageBreak/>
        <w:t>Abkürzungsverzeichnis</w:t>
      </w:r>
      <w:bookmarkEnd w:id="2"/>
    </w:p>
    <w:p w14:paraId="24C0191B" w14:textId="77777777" w:rsidR="00FA5B21" w:rsidRPr="00681062" w:rsidRDefault="00FA5B21" w:rsidP="00211F53">
      <w:pPr>
        <w:pStyle w:val="Abkrzungsverzeichnis"/>
      </w:pPr>
      <w:r w:rsidRPr="00681062">
        <w:t>APA</w:t>
      </w:r>
      <w:r w:rsidRPr="00681062">
        <w:tab/>
        <w:t>American Psychological Association</w:t>
      </w:r>
    </w:p>
    <w:p w14:paraId="788FDD7F" w14:textId="77777777" w:rsidR="00211F53" w:rsidRPr="00681062" w:rsidRDefault="007131A6" w:rsidP="00211F53">
      <w:pPr>
        <w:pStyle w:val="Abkrzungsverzeichnis"/>
      </w:pPr>
      <w:r w:rsidRPr="00681062">
        <w:t>DOI</w:t>
      </w:r>
      <w:r w:rsidR="00211F53" w:rsidRPr="00681062">
        <w:tab/>
      </w:r>
      <w:r w:rsidRPr="00681062">
        <w:t>Digital Object Identifier</w:t>
      </w:r>
    </w:p>
    <w:p w14:paraId="42315649" w14:textId="77777777" w:rsidR="00211F53" w:rsidRPr="00681062" w:rsidRDefault="00211F53"/>
    <w:p w14:paraId="79C7FFD0" w14:textId="77777777" w:rsidR="002525FD" w:rsidRDefault="00211F53" w:rsidP="00211F53">
      <w:pPr>
        <w:pStyle w:val="berschrift1"/>
        <w:numPr>
          <w:ilvl w:val="0"/>
          <w:numId w:val="0"/>
        </w:numPr>
      </w:pPr>
      <w:bookmarkStart w:id="3" w:name="_Toc118824287"/>
      <w:r>
        <w:lastRenderedPageBreak/>
        <w:t>Symbolverzeichnis</w:t>
      </w:r>
      <w:bookmarkEnd w:id="3"/>
    </w:p>
    <w:p w14:paraId="08ADD1D7" w14:textId="77777777" w:rsidR="00211F53" w:rsidRDefault="00E808D2" w:rsidP="00E808D2">
      <w:pPr>
        <w:pStyle w:val="Abkrzungsverzeichnis"/>
      </w:pPr>
      <w:r>
        <w:rPr>
          <w:rFonts w:cstheme="minorHAnsi"/>
        </w:rPr>
        <w:t>μ</w:t>
      </w:r>
      <w:r>
        <w:tab/>
        <w:t>Erwartungswert</w:t>
      </w:r>
    </w:p>
    <w:p w14:paraId="0F57E193" w14:textId="77777777" w:rsidR="00E808D2" w:rsidRDefault="00E808D2" w:rsidP="00E808D2">
      <w:pPr>
        <w:pStyle w:val="Abkrzungsverzeichnis"/>
      </w:pPr>
      <w:r>
        <w:rPr>
          <w:rFonts w:cstheme="minorHAnsi"/>
        </w:rPr>
        <w:t>σ</w:t>
      </w:r>
      <w:r>
        <w:tab/>
        <w:t>Standardabweichung</w:t>
      </w:r>
    </w:p>
    <w:p w14:paraId="39758E48" w14:textId="77777777" w:rsidR="00E808D2" w:rsidRDefault="00E808D2" w:rsidP="00E808D2">
      <w:pPr>
        <w:pStyle w:val="Abkrzungsverzeichnis"/>
      </w:pPr>
      <w:r>
        <w:t>n</w:t>
      </w:r>
      <w:r>
        <w:tab/>
        <w:t>Stichprobengröße</w:t>
      </w:r>
    </w:p>
    <w:p w14:paraId="6DE03DBD" w14:textId="77777777" w:rsidR="00211F53" w:rsidRDefault="00211F53" w:rsidP="003327CF"/>
    <w:p w14:paraId="4EAD76D7" w14:textId="77777777" w:rsidR="002525FD" w:rsidRDefault="002525FD" w:rsidP="003327CF">
      <w:pPr>
        <w:sectPr w:rsidR="002525FD" w:rsidSect="00F35F66">
          <w:headerReference w:type="even" r:id="rId8"/>
          <w:headerReference w:type="default" r:id="rId9"/>
          <w:footerReference w:type="even" r:id="rId10"/>
          <w:footerReference w:type="default" r:id="rId11"/>
          <w:headerReference w:type="first" r:id="rId12"/>
          <w:footerReference w:type="first" r:id="rId13"/>
          <w:pgSz w:w="11906" w:h="16838"/>
          <w:pgMar w:top="1701" w:right="1701" w:bottom="1134" w:left="1701" w:header="709" w:footer="709" w:gutter="0"/>
          <w:pgNumType w:fmt="upperRoman" w:start="1"/>
          <w:cols w:space="708"/>
          <w:titlePg/>
          <w:docGrid w:linePitch="360"/>
        </w:sectPr>
      </w:pPr>
    </w:p>
    <w:p w14:paraId="6FB5079F" w14:textId="77777777" w:rsidR="00DE6CFB" w:rsidRPr="003327CF" w:rsidRDefault="00DE6CFB" w:rsidP="003327CF">
      <w:pPr>
        <w:pStyle w:val="berschrift1"/>
      </w:pPr>
      <w:bookmarkStart w:id="4" w:name="_Toc118715427"/>
      <w:bookmarkStart w:id="5" w:name="_Toc118824288"/>
      <w:r w:rsidRPr="003327CF">
        <w:lastRenderedPageBreak/>
        <w:t>Einleitung</w:t>
      </w:r>
      <w:bookmarkEnd w:id="4"/>
      <w:bookmarkEnd w:id="5"/>
    </w:p>
    <w:p w14:paraId="0EF23FB9" w14:textId="77777777" w:rsidR="00DE6CFB" w:rsidRDefault="00DE6CFB">
      <w:r w:rsidRPr="00DE6CFB">
        <w:t>Dieses Dokument hilft Ihnen bei der Formatierung Ihrer Abschlussarbeit. Es ist Vorlage und Anleitung zugleich. Ersetzen Sie zur Erstellung Ihrer Arbeit den Inhalt der Anleitung mit dem Inhalt Ihrer Abschlussarbeit</w:t>
      </w:r>
      <w:r w:rsidR="00B446F7">
        <w:t xml:space="preserve"> und speichern Sie Ihre Arbeit in einer eigenen Worddatei</w:t>
      </w:r>
      <w:r w:rsidRPr="00DE6CFB">
        <w:t>.</w:t>
      </w:r>
      <w:r w:rsidR="0088733E">
        <w:t xml:space="preserve"> Bitte beachten Sie: Diese Vorlage wurde unter Windows 10 mit Microsoft Word Version 2210 erstellt. Die Bezeichnung von Menüpunkten und Schaltflächen kann sich von Version zu Version unterscheiden.</w:t>
      </w:r>
      <w:r w:rsidR="00245F10">
        <w:t xml:space="preserve"> </w:t>
      </w:r>
      <w:r w:rsidR="008F16EE">
        <w:t xml:space="preserve">Zudem hängen manche Begrifflichkeiten von der Sprache ab, die Sie in Ihrem Microsoft Office Softwarepaket eingestellt haben. Zur Verwendung dieser Vorlage empfehlen wir die Sprache Deutsch einzustellen. Klicken Sie hierfür auf den Reiter </w:t>
      </w:r>
      <w:r w:rsidR="00681062" w:rsidRPr="00681062">
        <w:rPr>
          <w:rStyle w:val="Kursiv"/>
        </w:rPr>
        <w:t>Datei</w:t>
      </w:r>
      <w:r w:rsidR="00681062">
        <w:t xml:space="preserve"> oben links. Klicken Sie auf „Optionen“ im am Ende des Seitenmenüs links und anschließend auf „Sprache“. Hier können Sie Deutsch als Ihre bevorzugte Sprache einstellen. </w:t>
      </w:r>
      <w:r w:rsidR="00245F10">
        <w:t xml:space="preserve">Sollten Sie </w:t>
      </w:r>
      <w:r w:rsidR="000D6F33">
        <w:t>Anmerkungen</w:t>
      </w:r>
      <w:r w:rsidR="00245F10">
        <w:t xml:space="preserve"> oder Fragen zur Vorlage haben, wenden Sie sich bitte </w:t>
      </w:r>
      <w:r w:rsidR="000D6F33">
        <w:t>Ihre*n Betreuer*in.</w:t>
      </w:r>
    </w:p>
    <w:p w14:paraId="7E83517A" w14:textId="77777777" w:rsidR="008C6A2B" w:rsidRDefault="008C6A2B">
      <w:r>
        <w:t>Version der Vorlage: 1.</w:t>
      </w:r>
      <w:r w:rsidR="00E73136">
        <w:t>1</w:t>
      </w:r>
    </w:p>
    <w:p w14:paraId="0ED9BB25" w14:textId="77777777" w:rsidR="008C6A2B" w:rsidRDefault="00455952">
      <w:r>
        <w:t xml:space="preserve">Letzte Überarbeitung: </w:t>
      </w:r>
      <w:r w:rsidR="003B223A">
        <w:t>06</w:t>
      </w:r>
      <w:r>
        <w:t>.1</w:t>
      </w:r>
      <w:r w:rsidR="003B223A">
        <w:t>2</w:t>
      </w:r>
      <w:r>
        <w:t>.202</w:t>
      </w:r>
      <w:r w:rsidR="003B223A">
        <w:t>3</w:t>
      </w:r>
    </w:p>
    <w:p w14:paraId="51ED3DCD" w14:textId="77777777" w:rsidR="0004133E" w:rsidRDefault="0004133E" w:rsidP="003327CF">
      <w:pPr>
        <w:pStyle w:val="berschrift1"/>
      </w:pPr>
      <w:bookmarkStart w:id="6" w:name="_Toc118715428"/>
      <w:bookmarkStart w:id="7" w:name="_Toc118824289"/>
      <w:r>
        <w:lastRenderedPageBreak/>
        <w:t>Verwendung der Vorlage</w:t>
      </w:r>
      <w:bookmarkEnd w:id="6"/>
      <w:bookmarkEnd w:id="7"/>
    </w:p>
    <w:p w14:paraId="1568C6A1" w14:textId="77777777" w:rsidR="0004133E" w:rsidRDefault="0004133E" w:rsidP="003327CF">
      <w:pPr>
        <w:pStyle w:val="berschrift2"/>
      </w:pPr>
      <w:bookmarkStart w:id="8" w:name="_Toc118715429"/>
      <w:bookmarkStart w:id="9" w:name="_Toc118824290"/>
      <w:r>
        <w:t>Formatierung des Textes</w:t>
      </w:r>
      <w:bookmarkEnd w:id="8"/>
      <w:bookmarkEnd w:id="9"/>
    </w:p>
    <w:p w14:paraId="6F98CA34" w14:textId="77777777" w:rsidR="0004133E" w:rsidRDefault="0004133E" w:rsidP="0004133E">
      <w:r>
        <w:t xml:space="preserve">Jeglicher Text in Ihrer Arbeit sollte mit einer Formatvorlage formatiert sein. Die Formatvorlagen finden Sie im Reiter </w:t>
      </w:r>
      <w:r w:rsidRPr="00C1509F">
        <w:rPr>
          <w:rStyle w:val="Kursiv"/>
        </w:rPr>
        <w:t>Start</w:t>
      </w:r>
      <w:r>
        <w:t xml:space="preserve"> in der Gruppe </w:t>
      </w:r>
      <w:r w:rsidRPr="00C1509F">
        <w:rPr>
          <w:rStyle w:val="Kursiv"/>
        </w:rPr>
        <w:t>Formatvorlagen</w:t>
      </w:r>
      <w:r>
        <w:t xml:space="preserve">. Für den Haupttext verwenden Sie die Formatvorlage „Standard“. Sofern Sie keine andere Formatvorlage auswählen, formatiert Word den Text entsprechend dieser Formatvorlage. Um Text hervorzuheben, können Sie ihn </w:t>
      </w:r>
      <w:r w:rsidRPr="00C1509F">
        <w:rPr>
          <w:rStyle w:val="Fett"/>
        </w:rPr>
        <w:t>fett</w:t>
      </w:r>
      <w:r>
        <w:t xml:space="preserve">, </w:t>
      </w:r>
      <w:r w:rsidRPr="00C1509F">
        <w:rPr>
          <w:rStyle w:val="Kursiv"/>
        </w:rPr>
        <w:t>kursiv</w:t>
      </w:r>
      <w:r>
        <w:t xml:space="preserve">, oder </w:t>
      </w:r>
      <w:r w:rsidRPr="00C1509F">
        <w:rPr>
          <w:rStyle w:val="Unterstrichen"/>
        </w:rPr>
        <w:t>unterstrichen</w:t>
      </w:r>
      <w:r>
        <w:t xml:space="preserve"> formatieren. Dies ist über die Schaltflächen im Reiter </w:t>
      </w:r>
      <w:r w:rsidRPr="00C1509F">
        <w:rPr>
          <w:rStyle w:val="Kursiv"/>
        </w:rPr>
        <w:t>Start</w:t>
      </w:r>
      <w:r>
        <w:t xml:space="preserve"> in der Gruppe </w:t>
      </w:r>
      <w:r w:rsidRPr="00C1509F">
        <w:rPr>
          <w:rStyle w:val="Kursiv"/>
        </w:rPr>
        <w:t>Schriftart</w:t>
      </w:r>
      <w:r>
        <w:t xml:space="preserve"> oder mittels der entsprechend benannten Formatvorlagen möglich.</w:t>
      </w:r>
    </w:p>
    <w:p w14:paraId="5392242D" w14:textId="77777777" w:rsidR="0004133E" w:rsidRDefault="0004133E" w:rsidP="0004133E">
      <w:r>
        <w:t>Neben der Veränderung des Schriftbilds können Sie Ihren Text auch mittels Listen übersichtlicher gestalten. Dafür stehen Ihnen zwei verschiedene Listentypen zur Verfügung:</w:t>
      </w:r>
    </w:p>
    <w:p w14:paraId="2882B2C8" w14:textId="77777777" w:rsidR="0004133E" w:rsidRDefault="0004133E" w:rsidP="0004133E">
      <w:pPr>
        <w:pStyle w:val="Listenabsatz"/>
        <w:numPr>
          <w:ilvl w:val="0"/>
          <w:numId w:val="11"/>
        </w:numPr>
      </w:pPr>
      <w:r>
        <w:t>Unnummerierte Liste</w:t>
      </w:r>
    </w:p>
    <w:p w14:paraId="391173BB" w14:textId="77777777" w:rsidR="0004133E" w:rsidRDefault="0004133E" w:rsidP="00F164F8">
      <w:pPr>
        <w:pStyle w:val="Listenabsatz"/>
        <w:numPr>
          <w:ilvl w:val="0"/>
          <w:numId w:val="11"/>
        </w:numPr>
      </w:pPr>
      <w:r>
        <w:t>Nummerierte Liste</w:t>
      </w:r>
    </w:p>
    <w:p w14:paraId="6D9194F0" w14:textId="77777777" w:rsidR="0004133E" w:rsidRDefault="0004133E" w:rsidP="0004133E">
      <w:r>
        <w:t xml:space="preserve">Unnummerierte Listen können Sie anlegen, indem Sie im Reiter </w:t>
      </w:r>
      <w:r w:rsidRPr="00F164F8">
        <w:rPr>
          <w:rStyle w:val="Kursiv"/>
        </w:rPr>
        <w:t>Start</w:t>
      </w:r>
      <w:r>
        <w:t xml:space="preserve"> in der Gruppe </w:t>
      </w:r>
      <w:r w:rsidRPr="00F164F8">
        <w:rPr>
          <w:rStyle w:val="Kursiv"/>
        </w:rPr>
        <w:t>Absatz</w:t>
      </w:r>
      <w:r>
        <w:t xml:space="preserve"> auf die Schaltfläche „Aufzählungszeichen“ klicken. Alternativ können Sie nach einem Klick auf die Schaltfläche „Liste mit mehreren Ebenen“ die Listenformatvorlage „Unnummerierte Liste“ auswählen. Dort oder mittels der Tabulatortaste können Sie die Listenebene ändern, um eine gegliederte Liste anzulegen. Bitte verändern Sie die voreingestellten Aufzählungszeichen nicht.</w:t>
      </w:r>
    </w:p>
    <w:p w14:paraId="050BAA63" w14:textId="77777777" w:rsidR="0004133E" w:rsidRDefault="0004133E" w:rsidP="0004133E">
      <w:r>
        <w:t xml:space="preserve">Um eine nummerierte Liste anzulegen, klicken Sie auf die Schaltfläche „Nummerierung“ in der Gruppe </w:t>
      </w:r>
      <w:r w:rsidRPr="00F164F8">
        <w:rPr>
          <w:rStyle w:val="Kursiv"/>
        </w:rPr>
        <w:t>Absatz</w:t>
      </w:r>
      <w:r>
        <w:t xml:space="preserve"> im Reiter </w:t>
      </w:r>
      <w:r w:rsidRPr="00F164F8">
        <w:rPr>
          <w:rStyle w:val="Kursiv"/>
        </w:rPr>
        <w:t>Start</w:t>
      </w:r>
      <w:r>
        <w:t xml:space="preserve"> oder wählen nach einem Klick auf die Schaltfläche „Liste mit mehreren Ebenen“ die Listenformatvorlage „Nummerierte Liste“ aus. Der Wechsel der Listenebenen erfolgt analog zu unnummerierten Listen.</w:t>
      </w:r>
    </w:p>
    <w:p w14:paraId="2B943A5C" w14:textId="77777777" w:rsidR="0004133E" w:rsidRDefault="0004133E" w:rsidP="002A0BA9">
      <w:pPr>
        <w:pStyle w:val="berschrift2"/>
      </w:pPr>
      <w:bookmarkStart w:id="10" w:name="_Toc118715430"/>
      <w:bookmarkStart w:id="11" w:name="_Toc118824291"/>
      <w:r>
        <w:t>Gliederung der Abschlussarbeit</w:t>
      </w:r>
      <w:bookmarkEnd w:id="10"/>
      <w:bookmarkEnd w:id="11"/>
    </w:p>
    <w:p w14:paraId="708F9D35" w14:textId="77777777" w:rsidR="0004133E" w:rsidRDefault="0004133E" w:rsidP="002A0BA9">
      <w:r>
        <w:t xml:space="preserve">Verwenden Sie Überschriften, um Ihre Arbeit zu strukturieren, und formatieren Sie die Überschriften mithilfe </w:t>
      </w:r>
      <w:r w:rsidR="00F164F8">
        <w:t>der entsprechenden</w:t>
      </w:r>
      <w:r>
        <w:t xml:space="preserve"> Formatvorlagen. Ihnen stehen Formatvorlagen für Überschriften auf drei Gliederungsebenen zur Verfügung. Verzichten Sie auf tiefere </w:t>
      </w:r>
      <w:r>
        <w:lastRenderedPageBreak/>
        <w:t>Gliederungsebenen. Durch die Verwendung der Formatvorlage wird die Überschrift automatisch in das Inhaltsverzeichnis aufgenommen.</w:t>
      </w:r>
      <w:r w:rsidR="008C6A2B">
        <w:t xml:space="preserve"> Sollten Sie Ihren unterhalb der dritten Ebene weiter strukturieren wollen, können Sie Zwischenüberschriften einfügen und mit der gleichnamigen Formatvorlage versehen.</w:t>
      </w:r>
    </w:p>
    <w:p w14:paraId="508EE686" w14:textId="77777777" w:rsidR="0004133E" w:rsidRDefault="00E13CE5" w:rsidP="002A0BA9">
      <w:pPr>
        <w:pStyle w:val="berschrift2"/>
      </w:pPr>
      <w:bookmarkStart w:id="12" w:name="_Toc118715431"/>
      <w:bookmarkStart w:id="13" w:name="_Toc118824292"/>
      <w:r>
        <w:t>Visualisierungen</w:t>
      </w:r>
      <w:bookmarkEnd w:id="12"/>
      <w:bookmarkEnd w:id="13"/>
    </w:p>
    <w:p w14:paraId="152E8EA7" w14:textId="77777777" w:rsidR="00E13CE5" w:rsidRPr="00E13CE5" w:rsidRDefault="00E13CE5" w:rsidP="00E13CE5">
      <w:pPr>
        <w:pStyle w:val="berschrift3"/>
      </w:pPr>
      <w:bookmarkStart w:id="14" w:name="_Toc118715432"/>
      <w:bookmarkStart w:id="15" w:name="_Toc118824293"/>
      <w:r>
        <w:t>Tabellen</w:t>
      </w:r>
      <w:bookmarkEnd w:id="14"/>
      <w:bookmarkEnd w:id="15"/>
    </w:p>
    <w:p w14:paraId="36236CB1" w14:textId="77777777" w:rsidR="00DE6CFB" w:rsidRDefault="0004133E" w:rsidP="0004133E">
      <w:r>
        <w:t xml:space="preserve">Die Verständlichkeit wissenschaftlicher Arbeiten profitiert in der Regel, wenn Sie Inhalte mittels Tabellen </w:t>
      </w:r>
      <w:r w:rsidR="00E13CE5">
        <w:t>oder Abbildungen visualisieren</w:t>
      </w:r>
      <w:r>
        <w:t xml:space="preserve">. Um eine Tabelle einzufügen, klicken Sie im Reiter </w:t>
      </w:r>
      <w:r w:rsidRPr="00217F04">
        <w:rPr>
          <w:rStyle w:val="Kursiv"/>
        </w:rPr>
        <w:t>Einfügen</w:t>
      </w:r>
      <w:r>
        <w:t xml:space="preserve"> auf die Schaltfläche </w:t>
      </w:r>
      <w:r w:rsidR="00217F04">
        <w:t>„</w:t>
      </w:r>
      <w:r>
        <w:t>Tabelle</w:t>
      </w:r>
      <w:r w:rsidR="00217F04">
        <w:t>“</w:t>
      </w:r>
      <w:r>
        <w:t xml:space="preserve"> und wählen dann die gewünschte Anzahl der Zeilen und Spalten aus.</w:t>
      </w:r>
      <w:r w:rsidR="00217F04">
        <w:t xml:space="preserve"> </w:t>
      </w:r>
      <w:r w:rsidR="00303A11">
        <w:t>Alternativ können Sie Tabellen aus anderen Software</w:t>
      </w:r>
      <w:r w:rsidR="00E13CE5">
        <w:softHyphen/>
      </w:r>
      <w:r w:rsidR="00303A11">
        <w:t xml:space="preserve">anwendungen, wie z. B. Microsoft Excel, importieren. </w:t>
      </w:r>
      <w:r w:rsidR="00217F04">
        <w:t xml:space="preserve">Die Anzahl der Zeilen und Spalten sowie deren Breite und Höhe können Sie, nachdem Sie die Tabelle angeklickt haben, im Reiter </w:t>
      </w:r>
      <w:r w:rsidR="00217F04" w:rsidRPr="00217F04">
        <w:rPr>
          <w:rStyle w:val="Kursiv"/>
        </w:rPr>
        <w:t xml:space="preserve">Layout </w:t>
      </w:r>
      <w:r w:rsidR="00217F04">
        <w:t xml:space="preserve">anpassen. Der Reiter </w:t>
      </w:r>
      <w:r w:rsidR="00217F04" w:rsidRPr="007453E5">
        <w:rPr>
          <w:rStyle w:val="Kursiv"/>
        </w:rPr>
        <w:t>Tabellenentwurf</w:t>
      </w:r>
      <w:r w:rsidR="00217F04">
        <w:t xml:space="preserve"> ermöglicht die Formatierung der Tabelle. Wählen Sie dazu die für sie passenden Einstellungen </w:t>
      </w:r>
      <w:r w:rsidR="007453E5">
        <w:t>in der Gruppe</w:t>
      </w:r>
      <w:r w:rsidR="00217F04">
        <w:t xml:space="preserve"> </w:t>
      </w:r>
      <w:r w:rsidR="00217F04" w:rsidRPr="00217F04">
        <w:rPr>
          <w:i/>
          <w:iCs/>
        </w:rPr>
        <w:t>Tabellen</w:t>
      </w:r>
      <w:r w:rsidR="007453E5">
        <w:rPr>
          <w:i/>
          <w:iCs/>
        </w:rPr>
        <w:softHyphen/>
      </w:r>
      <w:r w:rsidR="00217F04" w:rsidRPr="00217F04">
        <w:rPr>
          <w:i/>
          <w:iCs/>
        </w:rPr>
        <w:t>formatoptionen</w:t>
      </w:r>
      <w:r w:rsidR="00217F04">
        <w:t xml:space="preserve"> sowie eine passende Tabellenformatvorlage aus.</w:t>
      </w:r>
      <w:r w:rsidR="005A6B41">
        <w:t xml:space="preserve"> Jede Tabellenformat</w:t>
      </w:r>
      <w:r w:rsidR="007453E5">
        <w:softHyphen/>
      </w:r>
      <w:r w:rsidR="005A6B41">
        <w:t>vorlage beinhaltet eigene Vorgaben für die Schriftgestaltung. Diese Gestaltung sowie die Formatierung der Tabelle können Sie händisch anpassen, nachdem Sie die am besten passende Vorlage ausgewählt haben.</w:t>
      </w:r>
    </w:p>
    <w:p w14:paraId="080D9BD8" w14:textId="77777777" w:rsidR="00303A11" w:rsidRDefault="00303A11" w:rsidP="0004133E">
      <w:r>
        <w:t xml:space="preserve">Bitte gestalten Sie die Tabellen in Ihrer Abschlussarbeit unter Berücksichtigung </w:t>
      </w:r>
      <w:r w:rsidR="008A1B56">
        <w:t>verschie</w:t>
      </w:r>
      <w:r w:rsidR="00E13CE5">
        <w:softHyphen/>
      </w:r>
      <w:r w:rsidR="008A1B56">
        <w:t>dener Einsatzzwecke (z. B. Literaturübersicht oder Darstellung einer Datenauswertung) möglichst einheitlich. Zudem sollte jede Tabelle für sich möglichst übersichtlich sein. Achten Sie hierfür auf eine ausreichende Zeilenhöhe, verzichten Sie auf eine überbor</w:t>
      </w:r>
      <w:r w:rsidR="00E13CE5">
        <w:softHyphen/>
      </w:r>
      <w:r w:rsidR="008A1B56">
        <w:t>dende Formatierung des Textes und verkleinern Sie falls nötig die Schriftgröße</w:t>
      </w:r>
      <w:r w:rsidR="00083141">
        <w:t>.</w:t>
      </w:r>
      <w:r w:rsidR="009D7092">
        <w:t xml:space="preserve"> Fügen Sie nach jeder Tabelle eine leere Zeile ein, um einen ausreichenden Abstand zum folgenden Text zu erzeugen, sofern kein Seitenwechsel auf die Tabelle folgt.</w:t>
      </w:r>
    </w:p>
    <w:p w14:paraId="0D206345" w14:textId="77777777" w:rsidR="00083141" w:rsidRDefault="00083141" w:rsidP="0004133E">
      <w:r>
        <w:t xml:space="preserve">Jede Tabelle </w:t>
      </w:r>
      <w:r w:rsidR="00907FAD">
        <w:t xml:space="preserve">benötigt </w:t>
      </w:r>
      <w:r>
        <w:t>eine eigene</w:t>
      </w:r>
      <w:r w:rsidR="00907FAD">
        <w:t xml:space="preserve"> Beschriftung. Um die Tabelle zu beschriften, klicken Sie in die Tabelle und anschließend auf die Schaltfläche „Beschriftung einfügen“ in der Gruppe </w:t>
      </w:r>
      <w:r w:rsidR="00907FAD" w:rsidRPr="00907FAD">
        <w:rPr>
          <w:rStyle w:val="Kursiv"/>
        </w:rPr>
        <w:t>Beschriftungen</w:t>
      </w:r>
      <w:r w:rsidR="00907FAD">
        <w:t xml:space="preserve"> im Reiter </w:t>
      </w:r>
      <w:r w:rsidR="00907FAD" w:rsidRPr="00907FAD">
        <w:rPr>
          <w:rStyle w:val="Kursiv"/>
        </w:rPr>
        <w:t>Referenzen</w:t>
      </w:r>
      <w:r w:rsidR="00907FAD">
        <w:t xml:space="preserve">. Im sich öffnenden Fenster wählen Sie </w:t>
      </w:r>
      <w:r w:rsidR="000342A1">
        <w:t xml:space="preserve">als Bezeichnung </w:t>
      </w:r>
      <w:r w:rsidR="00907FAD">
        <w:t xml:space="preserve">„Tab.“ aus und fügen nach der Nummerierung einen Doppelpunkt und die Bezeichnung der Tabelle ein. </w:t>
      </w:r>
      <w:r w:rsidR="000342A1">
        <w:t xml:space="preserve">Sollte </w:t>
      </w:r>
      <w:r w:rsidR="009D7092">
        <w:t xml:space="preserve">die Bezeichnung „Tab.“ nicht verfügbar sein – was </w:t>
      </w:r>
      <w:r w:rsidR="009D7092">
        <w:lastRenderedPageBreak/>
        <w:t xml:space="preserve">in der Regel bei der ersten Beschriftung einer neuen Tabelle der Fall ist – klicken Sie auf die Schaltfläche „Neue Bezeichnung“, geben anschließen „Tab.“ (ohne die Anführungszeichen) ein und bestätigen Ihre Eingabe. </w:t>
      </w:r>
      <w:r w:rsidR="00907FAD">
        <w:t>Sollte die Nummerierung keine vorangestellte Kapitelnummer beinhalten, aktivieren Sie die entsprechende Funktion, indem Sie auf die Schaltfläche „Nummerierung…“ klicken. Dort können Sie die Option „Kapitelnummer einbeziehen“ aktivieren und „Überschrift 1“ als Formatvorlage für die Kapitelbezeichnung sowie „.</w:t>
      </w:r>
      <w:r w:rsidR="00100AE1">
        <w:t> </w:t>
      </w:r>
      <w:r w:rsidR="00907FAD">
        <w:t>(Punkt)“ als Trennzeichen auswählen.</w:t>
      </w:r>
    </w:p>
    <w:p w14:paraId="2E8D1194" w14:textId="77777777" w:rsidR="00E13CE5" w:rsidRDefault="00E13CE5" w:rsidP="0004133E">
      <w:r>
        <w:t xml:space="preserve">Neben der Beschriftung sollte es zu jeder Tabelle, wie in diesem Fall </w:t>
      </w:r>
      <w:r>
        <w:fldChar w:fldCharType="begin"/>
      </w:r>
      <w:r>
        <w:instrText xml:space="preserve"> REF _Ref118712221 \h </w:instrText>
      </w:r>
      <w:r>
        <w:fldChar w:fldCharType="separate"/>
      </w:r>
      <w:r w:rsidR="001B4A72">
        <w:t xml:space="preserve">Tab. </w:t>
      </w:r>
      <w:r w:rsidR="001B4A72">
        <w:rPr>
          <w:noProof/>
        </w:rPr>
        <w:t>2</w:t>
      </w:r>
      <w:r w:rsidR="001B4A72">
        <w:t>.</w:t>
      </w:r>
      <w:r w:rsidR="001B4A72">
        <w:rPr>
          <w:noProof/>
        </w:rPr>
        <w:t>1</w:t>
      </w:r>
      <w:r>
        <w:fldChar w:fldCharType="end"/>
      </w:r>
      <w:r>
        <w:t xml:space="preserve">, einen Querverweis im Text der Abschlussarbeit geben. Um einen Querverweis zu erstellen, klicken Sie auf die gleichnamige Schaltfläche in der Gruppe </w:t>
      </w:r>
      <w:r w:rsidRPr="00E13CE5">
        <w:rPr>
          <w:rStyle w:val="Kursiv"/>
        </w:rPr>
        <w:t>Links</w:t>
      </w:r>
      <w:r>
        <w:t xml:space="preserve"> im Reiter </w:t>
      </w:r>
      <w:r w:rsidRPr="00E13CE5">
        <w:rPr>
          <w:rStyle w:val="Kursiv"/>
        </w:rPr>
        <w:t>Einfügen</w:t>
      </w:r>
      <w:r>
        <w:t xml:space="preserve"> oder in der Gruppe </w:t>
      </w:r>
      <w:r w:rsidRPr="00E13CE5">
        <w:rPr>
          <w:rStyle w:val="Kursiv"/>
        </w:rPr>
        <w:t>Beschriftungen</w:t>
      </w:r>
      <w:r>
        <w:t xml:space="preserve"> im Reiter </w:t>
      </w:r>
      <w:r w:rsidRPr="00E13CE5">
        <w:rPr>
          <w:rStyle w:val="Kursiv"/>
        </w:rPr>
        <w:t>Referenzen</w:t>
      </w:r>
      <w:r>
        <w:t>.</w:t>
      </w:r>
      <w:r w:rsidR="0099209C">
        <w:t xml:space="preserve"> Wählen Sie als Verweistyp „Tab.“ und anschließend die Tabelle aus, auf die verwiesen werden soll. Verweisen Sie immer „Nur auf Bezeichnung und Nummer“ einer Tabelle.</w:t>
      </w:r>
    </w:p>
    <w:p w14:paraId="74E8277D" w14:textId="77777777" w:rsidR="00F02896" w:rsidRDefault="00F02896" w:rsidP="00083141">
      <w:pPr>
        <w:pStyle w:val="Beschriftung"/>
      </w:pPr>
      <w:bookmarkStart w:id="16" w:name="_Ref118712221"/>
      <w:bookmarkStart w:id="17" w:name="_Toc118761229"/>
      <w:r>
        <w:t>Tab.</w:t>
      </w:r>
      <w:r w:rsidR="00083141">
        <w:t xml:space="preserve"> </w:t>
      </w:r>
      <w:fldSimple w:instr=" STYLEREF 1 \s ">
        <w:r w:rsidR="001B4A72">
          <w:rPr>
            <w:noProof/>
          </w:rPr>
          <w:t>2</w:t>
        </w:r>
      </w:fldSimple>
      <w:r w:rsidR="005E3B42">
        <w:t>.</w:t>
      </w:r>
      <w:fldSimple w:instr=" SEQ Tab. \* ARABIC \s 1 ">
        <w:r w:rsidR="001B4A72">
          <w:rPr>
            <w:noProof/>
          </w:rPr>
          <w:t>1</w:t>
        </w:r>
      </w:fldSimple>
      <w:bookmarkEnd w:id="16"/>
      <w:r w:rsidR="00083141">
        <w:t xml:space="preserve">: </w:t>
      </w:r>
      <w:r>
        <w:t>Tabellenbeispiel</w:t>
      </w:r>
      <w:bookmarkEnd w:id="17"/>
    </w:p>
    <w:tbl>
      <w:tblPr>
        <w:tblStyle w:val="Gitternetztabelle1hell"/>
        <w:tblW w:w="0" w:type="auto"/>
        <w:tblLook w:val="04A0" w:firstRow="1" w:lastRow="0" w:firstColumn="1" w:lastColumn="0" w:noHBand="0" w:noVBand="1"/>
      </w:tblPr>
      <w:tblGrid>
        <w:gridCol w:w="1804"/>
        <w:gridCol w:w="1672"/>
        <w:gridCol w:w="1672"/>
        <w:gridCol w:w="1673"/>
        <w:gridCol w:w="1673"/>
      </w:tblGrid>
      <w:tr w:rsidR="00217F04" w:rsidRPr="00303A11" w14:paraId="59C36B80" w14:textId="77777777" w:rsidTr="004A3E0D">
        <w:trPr>
          <w:cnfStyle w:val="100000000000" w:firstRow="1" w:lastRow="0" w:firstColumn="0" w:lastColumn="0" w:oddVBand="0" w:evenVBand="0" w:oddHBand="0"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804" w:type="dxa"/>
            <w:vAlign w:val="center"/>
          </w:tcPr>
          <w:p w14:paraId="093FE69E" w14:textId="77777777" w:rsidR="00DE6CFB" w:rsidRPr="00303A11" w:rsidRDefault="00217F04" w:rsidP="008A1B56">
            <w:pPr>
              <w:jc w:val="left"/>
              <w:rPr>
                <w:sz w:val="22"/>
                <w:szCs w:val="22"/>
              </w:rPr>
            </w:pPr>
            <w:r w:rsidRPr="00303A11">
              <w:rPr>
                <w:sz w:val="22"/>
                <w:szCs w:val="22"/>
              </w:rPr>
              <w:t>Tabellenbeispiel</w:t>
            </w:r>
          </w:p>
        </w:tc>
        <w:tc>
          <w:tcPr>
            <w:tcW w:w="1672" w:type="dxa"/>
            <w:vAlign w:val="center"/>
          </w:tcPr>
          <w:p w14:paraId="737EE6C7" w14:textId="77777777" w:rsidR="00DE6CFB" w:rsidRPr="00303A11" w:rsidRDefault="00217F04" w:rsidP="008A1B56">
            <w:pPr>
              <w:jc w:val="left"/>
              <w:cnfStyle w:val="100000000000" w:firstRow="1" w:lastRow="0" w:firstColumn="0" w:lastColumn="0" w:oddVBand="0" w:evenVBand="0" w:oddHBand="0" w:evenHBand="0" w:firstRowFirstColumn="0" w:firstRowLastColumn="0" w:lastRowFirstColumn="0" w:lastRowLastColumn="0"/>
              <w:rPr>
                <w:sz w:val="22"/>
                <w:szCs w:val="22"/>
              </w:rPr>
            </w:pPr>
            <w:r w:rsidRPr="00303A11">
              <w:rPr>
                <w:sz w:val="22"/>
                <w:szCs w:val="22"/>
              </w:rPr>
              <w:t>Spalte 1</w:t>
            </w:r>
          </w:p>
        </w:tc>
        <w:tc>
          <w:tcPr>
            <w:tcW w:w="1672" w:type="dxa"/>
            <w:vAlign w:val="center"/>
          </w:tcPr>
          <w:p w14:paraId="66686703" w14:textId="77777777" w:rsidR="00DE6CFB" w:rsidRPr="00303A11" w:rsidRDefault="00217F04" w:rsidP="008A1B56">
            <w:pPr>
              <w:jc w:val="left"/>
              <w:cnfStyle w:val="100000000000" w:firstRow="1" w:lastRow="0" w:firstColumn="0" w:lastColumn="0" w:oddVBand="0" w:evenVBand="0" w:oddHBand="0" w:evenHBand="0" w:firstRowFirstColumn="0" w:firstRowLastColumn="0" w:lastRowFirstColumn="0" w:lastRowLastColumn="0"/>
              <w:rPr>
                <w:sz w:val="22"/>
                <w:szCs w:val="22"/>
              </w:rPr>
            </w:pPr>
            <w:r w:rsidRPr="00303A11">
              <w:rPr>
                <w:sz w:val="22"/>
                <w:szCs w:val="22"/>
              </w:rPr>
              <w:t>Spalte 2</w:t>
            </w:r>
          </w:p>
        </w:tc>
        <w:tc>
          <w:tcPr>
            <w:tcW w:w="1673" w:type="dxa"/>
            <w:vAlign w:val="center"/>
          </w:tcPr>
          <w:p w14:paraId="4E44CEB5" w14:textId="77777777" w:rsidR="00DE6CFB" w:rsidRPr="00303A11" w:rsidRDefault="00217F04" w:rsidP="008A1B56">
            <w:pPr>
              <w:jc w:val="left"/>
              <w:cnfStyle w:val="100000000000" w:firstRow="1" w:lastRow="0" w:firstColumn="0" w:lastColumn="0" w:oddVBand="0" w:evenVBand="0" w:oddHBand="0" w:evenHBand="0" w:firstRowFirstColumn="0" w:firstRowLastColumn="0" w:lastRowFirstColumn="0" w:lastRowLastColumn="0"/>
              <w:rPr>
                <w:sz w:val="22"/>
                <w:szCs w:val="22"/>
              </w:rPr>
            </w:pPr>
            <w:r w:rsidRPr="00303A11">
              <w:rPr>
                <w:sz w:val="22"/>
                <w:szCs w:val="22"/>
              </w:rPr>
              <w:t>Spalte 3</w:t>
            </w:r>
          </w:p>
        </w:tc>
        <w:tc>
          <w:tcPr>
            <w:tcW w:w="1673" w:type="dxa"/>
            <w:vAlign w:val="center"/>
          </w:tcPr>
          <w:p w14:paraId="40BACFD1" w14:textId="77777777" w:rsidR="00DE6CFB" w:rsidRPr="00303A11" w:rsidRDefault="00217F04" w:rsidP="008A1B56">
            <w:pPr>
              <w:jc w:val="left"/>
              <w:cnfStyle w:val="100000000000" w:firstRow="1" w:lastRow="0" w:firstColumn="0" w:lastColumn="0" w:oddVBand="0" w:evenVBand="0" w:oddHBand="0" w:evenHBand="0" w:firstRowFirstColumn="0" w:firstRowLastColumn="0" w:lastRowFirstColumn="0" w:lastRowLastColumn="0"/>
              <w:rPr>
                <w:sz w:val="22"/>
                <w:szCs w:val="22"/>
              </w:rPr>
            </w:pPr>
            <w:r w:rsidRPr="00303A11">
              <w:rPr>
                <w:sz w:val="22"/>
                <w:szCs w:val="22"/>
              </w:rPr>
              <w:t>Spalte 4</w:t>
            </w:r>
          </w:p>
        </w:tc>
      </w:tr>
      <w:tr w:rsidR="00303A11" w:rsidRPr="00303A11" w14:paraId="548223A5" w14:textId="77777777" w:rsidTr="004A3E0D">
        <w:trPr>
          <w:trHeight w:val="397"/>
        </w:trPr>
        <w:tc>
          <w:tcPr>
            <w:cnfStyle w:val="001000000000" w:firstRow="0" w:lastRow="0" w:firstColumn="1" w:lastColumn="0" w:oddVBand="0" w:evenVBand="0" w:oddHBand="0" w:evenHBand="0" w:firstRowFirstColumn="0" w:firstRowLastColumn="0" w:lastRowFirstColumn="0" w:lastRowLastColumn="0"/>
            <w:tcW w:w="1804" w:type="dxa"/>
            <w:vAlign w:val="center"/>
          </w:tcPr>
          <w:p w14:paraId="390000E4" w14:textId="77777777" w:rsidR="00DE6CFB" w:rsidRPr="00303A11" w:rsidRDefault="00217F04" w:rsidP="008A1B56">
            <w:pPr>
              <w:jc w:val="left"/>
              <w:rPr>
                <w:sz w:val="22"/>
                <w:szCs w:val="22"/>
              </w:rPr>
            </w:pPr>
            <w:r w:rsidRPr="00303A11">
              <w:rPr>
                <w:sz w:val="22"/>
                <w:szCs w:val="22"/>
              </w:rPr>
              <w:t>Zeile 1</w:t>
            </w:r>
          </w:p>
        </w:tc>
        <w:tc>
          <w:tcPr>
            <w:tcW w:w="1672" w:type="dxa"/>
            <w:vAlign w:val="center"/>
          </w:tcPr>
          <w:p w14:paraId="502EFA2D" w14:textId="77777777" w:rsidR="00DE6CFB" w:rsidRPr="00303A11" w:rsidRDefault="00217F04" w:rsidP="008A1B56">
            <w:pPr>
              <w:jc w:val="left"/>
              <w:cnfStyle w:val="000000000000" w:firstRow="0" w:lastRow="0" w:firstColumn="0" w:lastColumn="0" w:oddVBand="0" w:evenVBand="0" w:oddHBand="0" w:evenHBand="0" w:firstRowFirstColumn="0" w:firstRowLastColumn="0" w:lastRowFirstColumn="0" w:lastRowLastColumn="0"/>
              <w:rPr>
                <w:sz w:val="22"/>
                <w:szCs w:val="22"/>
              </w:rPr>
            </w:pPr>
            <w:r w:rsidRPr="00303A11">
              <w:rPr>
                <w:sz w:val="22"/>
                <w:szCs w:val="22"/>
              </w:rPr>
              <w:t>Inhalt (1,1)</w:t>
            </w:r>
          </w:p>
        </w:tc>
        <w:tc>
          <w:tcPr>
            <w:tcW w:w="1672" w:type="dxa"/>
            <w:vAlign w:val="center"/>
          </w:tcPr>
          <w:p w14:paraId="354077E6" w14:textId="77777777" w:rsidR="00DE6CFB" w:rsidRPr="00303A11" w:rsidRDefault="00217F04" w:rsidP="008A1B56">
            <w:pPr>
              <w:jc w:val="left"/>
              <w:cnfStyle w:val="000000000000" w:firstRow="0" w:lastRow="0" w:firstColumn="0" w:lastColumn="0" w:oddVBand="0" w:evenVBand="0" w:oddHBand="0" w:evenHBand="0" w:firstRowFirstColumn="0" w:firstRowLastColumn="0" w:lastRowFirstColumn="0" w:lastRowLastColumn="0"/>
              <w:rPr>
                <w:sz w:val="22"/>
                <w:szCs w:val="22"/>
              </w:rPr>
            </w:pPr>
            <w:r w:rsidRPr="00303A11">
              <w:rPr>
                <w:sz w:val="22"/>
                <w:szCs w:val="22"/>
              </w:rPr>
              <w:t>Inhalt (1,2)</w:t>
            </w:r>
          </w:p>
        </w:tc>
        <w:tc>
          <w:tcPr>
            <w:tcW w:w="1673" w:type="dxa"/>
            <w:vAlign w:val="center"/>
          </w:tcPr>
          <w:p w14:paraId="05448D72" w14:textId="77777777" w:rsidR="00DE6CFB" w:rsidRPr="00303A11" w:rsidRDefault="00217F04" w:rsidP="008A1B56">
            <w:pPr>
              <w:jc w:val="left"/>
              <w:cnfStyle w:val="000000000000" w:firstRow="0" w:lastRow="0" w:firstColumn="0" w:lastColumn="0" w:oddVBand="0" w:evenVBand="0" w:oddHBand="0" w:evenHBand="0" w:firstRowFirstColumn="0" w:firstRowLastColumn="0" w:lastRowFirstColumn="0" w:lastRowLastColumn="0"/>
              <w:rPr>
                <w:sz w:val="22"/>
                <w:szCs w:val="22"/>
              </w:rPr>
            </w:pPr>
            <w:r w:rsidRPr="00303A11">
              <w:rPr>
                <w:sz w:val="22"/>
                <w:szCs w:val="22"/>
              </w:rPr>
              <w:t>Inhalt (1,3)</w:t>
            </w:r>
          </w:p>
        </w:tc>
        <w:tc>
          <w:tcPr>
            <w:tcW w:w="1673" w:type="dxa"/>
            <w:vAlign w:val="center"/>
          </w:tcPr>
          <w:p w14:paraId="31F30E8E" w14:textId="77777777" w:rsidR="00DE6CFB" w:rsidRPr="00303A11" w:rsidRDefault="00217F04" w:rsidP="008A1B56">
            <w:pPr>
              <w:jc w:val="left"/>
              <w:cnfStyle w:val="000000000000" w:firstRow="0" w:lastRow="0" w:firstColumn="0" w:lastColumn="0" w:oddVBand="0" w:evenVBand="0" w:oddHBand="0" w:evenHBand="0" w:firstRowFirstColumn="0" w:firstRowLastColumn="0" w:lastRowFirstColumn="0" w:lastRowLastColumn="0"/>
              <w:rPr>
                <w:sz w:val="22"/>
                <w:szCs w:val="22"/>
              </w:rPr>
            </w:pPr>
            <w:r w:rsidRPr="00303A11">
              <w:rPr>
                <w:sz w:val="22"/>
                <w:szCs w:val="22"/>
              </w:rPr>
              <w:t>Inhalt (1,4)</w:t>
            </w:r>
          </w:p>
        </w:tc>
      </w:tr>
      <w:tr w:rsidR="005A6B41" w:rsidRPr="00303A11" w14:paraId="73CDD91C" w14:textId="77777777" w:rsidTr="004A3E0D">
        <w:trPr>
          <w:trHeight w:val="397"/>
        </w:trPr>
        <w:tc>
          <w:tcPr>
            <w:cnfStyle w:val="001000000000" w:firstRow="0" w:lastRow="0" w:firstColumn="1" w:lastColumn="0" w:oddVBand="0" w:evenVBand="0" w:oddHBand="0" w:evenHBand="0" w:firstRowFirstColumn="0" w:firstRowLastColumn="0" w:lastRowFirstColumn="0" w:lastRowLastColumn="0"/>
            <w:tcW w:w="1804" w:type="dxa"/>
            <w:vAlign w:val="center"/>
          </w:tcPr>
          <w:p w14:paraId="1F9E446A" w14:textId="77777777" w:rsidR="00DE6CFB" w:rsidRPr="00303A11" w:rsidRDefault="00217F04" w:rsidP="008A1B56">
            <w:pPr>
              <w:jc w:val="left"/>
              <w:rPr>
                <w:sz w:val="22"/>
                <w:szCs w:val="22"/>
              </w:rPr>
            </w:pPr>
            <w:r w:rsidRPr="00303A11">
              <w:rPr>
                <w:sz w:val="22"/>
                <w:szCs w:val="22"/>
              </w:rPr>
              <w:t>Zeile 2</w:t>
            </w:r>
          </w:p>
        </w:tc>
        <w:tc>
          <w:tcPr>
            <w:tcW w:w="1672" w:type="dxa"/>
            <w:vAlign w:val="center"/>
          </w:tcPr>
          <w:p w14:paraId="15B35753" w14:textId="77777777" w:rsidR="00DE6CFB" w:rsidRPr="00303A11" w:rsidRDefault="005A6B41" w:rsidP="008A1B56">
            <w:pPr>
              <w:jc w:val="left"/>
              <w:cnfStyle w:val="000000000000" w:firstRow="0" w:lastRow="0" w:firstColumn="0" w:lastColumn="0" w:oddVBand="0" w:evenVBand="0" w:oddHBand="0" w:evenHBand="0" w:firstRowFirstColumn="0" w:firstRowLastColumn="0" w:lastRowFirstColumn="0" w:lastRowLastColumn="0"/>
              <w:rPr>
                <w:sz w:val="22"/>
                <w:szCs w:val="22"/>
              </w:rPr>
            </w:pPr>
            <w:r w:rsidRPr="00303A11">
              <w:rPr>
                <w:sz w:val="22"/>
                <w:szCs w:val="22"/>
              </w:rPr>
              <w:t>Inhalt (2,1)</w:t>
            </w:r>
          </w:p>
        </w:tc>
        <w:tc>
          <w:tcPr>
            <w:tcW w:w="1672" w:type="dxa"/>
            <w:vAlign w:val="center"/>
          </w:tcPr>
          <w:p w14:paraId="1C29C334" w14:textId="77777777" w:rsidR="00DE6CFB" w:rsidRPr="00303A11" w:rsidRDefault="005A6B41" w:rsidP="008A1B56">
            <w:pPr>
              <w:jc w:val="left"/>
              <w:cnfStyle w:val="000000000000" w:firstRow="0" w:lastRow="0" w:firstColumn="0" w:lastColumn="0" w:oddVBand="0" w:evenVBand="0" w:oddHBand="0" w:evenHBand="0" w:firstRowFirstColumn="0" w:firstRowLastColumn="0" w:lastRowFirstColumn="0" w:lastRowLastColumn="0"/>
              <w:rPr>
                <w:sz w:val="22"/>
                <w:szCs w:val="22"/>
              </w:rPr>
            </w:pPr>
            <w:r w:rsidRPr="00303A11">
              <w:rPr>
                <w:sz w:val="22"/>
                <w:szCs w:val="22"/>
              </w:rPr>
              <w:t>Inhalt (2,2)</w:t>
            </w:r>
          </w:p>
        </w:tc>
        <w:tc>
          <w:tcPr>
            <w:tcW w:w="1673" w:type="dxa"/>
            <w:vAlign w:val="center"/>
          </w:tcPr>
          <w:p w14:paraId="09325046" w14:textId="77777777" w:rsidR="00DE6CFB" w:rsidRPr="00303A11" w:rsidRDefault="005A6B41" w:rsidP="008A1B56">
            <w:pPr>
              <w:jc w:val="left"/>
              <w:cnfStyle w:val="000000000000" w:firstRow="0" w:lastRow="0" w:firstColumn="0" w:lastColumn="0" w:oddVBand="0" w:evenVBand="0" w:oddHBand="0" w:evenHBand="0" w:firstRowFirstColumn="0" w:firstRowLastColumn="0" w:lastRowFirstColumn="0" w:lastRowLastColumn="0"/>
              <w:rPr>
                <w:sz w:val="22"/>
                <w:szCs w:val="22"/>
              </w:rPr>
            </w:pPr>
            <w:r w:rsidRPr="00303A11">
              <w:rPr>
                <w:sz w:val="22"/>
                <w:szCs w:val="22"/>
              </w:rPr>
              <w:t>Inhalt (2,3)</w:t>
            </w:r>
          </w:p>
        </w:tc>
        <w:tc>
          <w:tcPr>
            <w:tcW w:w="1673" w:type="dxa"/>
            <w:vAlign w:val="center"/>
          </w:tcPr>
          <w:p w14:paraId="6A3E519D" w14:textId="77777777" w:rsidR="00DE6CFB" w:rsidRPr="00303A11" w:rsidRDefault="00303A11" w:rsidP="008A1B56">
            <w:pPr>
              <w:jc w:val="left"/>
              <w:cnfStyle w:val="000000000000" w:firstRow="0" w:lastRow="0" w:firstColumn="0" w:lastColumn="0" w:oddVBand="0" w:evenVBand="0" w:oddHBand="0" w:evenHBand="0" w:firstRowFirstColumn="0" w:firstRowLastColumn="0" w:lastRowFirstColumn="0" w:lastRowLastColumn="0"/>
              <w:rPr>
                <w:sz w:val="22"/>
                <w:szCs w:val="22"/>
              </w:rPr>
            </w:pPr>
            <w:r>
              <w:rPr>
                <w:sz w:val="22"/>
                <w:szCs w:val="22"/>
              </w:rPr>
              <w:t>…</w:t>
            </w:r>
          </w:p>
        </w:tc>
      </w:tr>
      <w:tr w:rsidR="00303A11" w:rsidRPr="00303A11" w14:paraId="45BAC8AA" w14:textId="77777777" w:rsidTr="004A3E0D">
        <w:trPr>
          <w:trHeight w:val="397"/>
        </w:trPr>
        <w:tc>
          <w:tcPr>
            <w:cnfStyle w:val="001000000000" w:firstRow="0" w:lastRow="0" w:firstColumn="1" w:lastColumn="0" w:oddVBand="0" w:evenVBand="0" w:oddHBand="0" w:evenHBand="0" w:firstRowFirstColumn="0" w:firstRowLastColumn="0" w:lastRowFirstColumn="0" w:lastRowLastColumn="0"/>
            <w:tcW w:w="1804" w:type="dxa"/>
            <w:vAlign w:val="center"/>
          </w:tcPr>
          <w:p w14:paraId="3B0F08A6" w14:textId="77777777" w:rsidR="00DE6CFB" w:rsidRPr="00303A11" w:rsidRDefault="00217F04" w:rsidP="008A1B56">
            <w:pPr>
              <w:jc w:val="left"/>
              <w:rPr>
                <w:sz w:val="22"/>
                <w:szCs w:val="22"/>
              </w:rPr>
            </w:pPr>
            <w:r w:rsidRPr="00303A11">
              <w:rPr>
                <w:sz w:val="22"/>
                <w:szCs w:val="22"/>
              </w:rPr>
              <w:t>Zeile 3</w:t>
            </w:r>
          </w:p>
        </w:tc>
        <w:tc>
          <w:tcPr>
            <w:tcW w:w="1672" w:type="dxa"/>
            <w:vAlign w:val="center"/>
          </w:tcPr>
          <w:p w14:paraId="4ACB9D59" w14:textId="77777777" w:rsidR="00DE6CFB" w:rsidRPr="00303A11" w:rsidRDefault="005A6B41" w:rsidP="008A1B56">
            <w:pPr>
              <w:jc w:val="left"/>
              <w:cnfStyle w:val="000000000000" w:firstRow="0" w:lastRow="0" w:firstColumn="0" w:lastColumn="0" w:oddVBand="0" w:evenVBand="0" w:oddHBand="0" w:evenHBand="0" w:firstRowFirstColumn="0" w:firstRowLastColumn="0" w:lastRowFirstColumn="0" w:lastRowLastColumn="0"/>
              <w:rPr>
                <w:sz w:val="22"/>
                <w:szCs w:val="22"/>
              </w:rPr>
            </w:pPr>
            <w:r w:rsidRPr="00303A11">
              <w:rPr>
                <w:sz w:val="22"/>
                <w:szCs w:val="22"/>
              </w:rPr>
              <w:t>Inhalt (3,1)</w:t>
            </w:r>
          </w:p>
        </w:tc>
        <w:tc>
          <w:tcPr>
            <w:tcW w:w="1672" w:type="dxa"/>
            <w:vAlign w:val="center"/>
          </w:tcPr>
          <w:p w14:paraId="00603F65" w14:textId="77777777" w:rsidR="00DE6CFB" w:rsidRPr="00303A11" w:rsidRDefault="005A6B41" w:rsidP="008A1B56">
            <w:pPr>
              <w:jc w:val="left"/>
              <w:cnfStyle w:val="000000000000" w:firstRow="0" w:lastRow="0" w:firstColumn="0" w:lastColumn="0" w:oddVBand="0" w:evenVBand="0" w:oddHBand="0" w:evenHBand="0" w:firstRowFirstColumn="0" w:firstRowLastColumn="0" w:lastRowFirstColumn="0" w:lastRowLastColumn="0"/>
              <w:rPr>
                <w:sz w:val="22"/>
                <w:szCs w:val="22"/>
              </w:rPr>
            </w:pPr>
            <w:r w:rsidRPr="00303A11">
              <w:rPr>
                <w:sz w:val="22"/>
                <w:szCs w:val="22"/>
              </w:rPr>
              <w:t>Inhalt (3,2)</w:t>
            </w:r>
          </w:p>
        </w:tc>
        <w:tc>
          <w:tcPr>
            <w:tcW w:w="1673" w:type="dxa"/>
            <w:vAlign w:val="center"/>
          </w:tcPr>
          <w:p w14:paraId="076CB3ED" w14:textId="77777777" w:rsidR="00DE6CFB" w:rsidRPr="00303A11" w:rsidRDefault="00303A11" w:rsidP="008A1B56">
            <w:pPr>
              <w:jc w:val="left"/>
              <w:cnfStyle w:val="000000000000" w:firstRow="0" w:lastRow="0" w:firstColumn="0" w:lastColumn="0" w:oddVBand="0" w:evenVBand="0" w:oddHBand="0" w:evenHBand="0" w:firstRowFirstColumn="0" w:firstRowLastColumn="0" w:lastRowFirstColumn="0" w:lastRowLastColumn="0"/>
              <w:rPr>
                <w:sz w:val="22"/>
                <w:szCs w:val="22"/>
              </w:rPr>
            </w:pPr>
            <w:r>
              <w:rPr>
                <w:sz w:val="22"/>
                <w:szCs w:val="22"/>
              </w:rPr>
              <w:t>…</w:t>
            </w:r>
          </w:p>
        </w:tc>
        <w:tc>
          <w:tcPr>
            <w:tcW w:w="1673" w:type="dxa"/>
            <w:vAlign w:val="center"/>
          </w:tcPr>
          <w:p w14:paraId="703F4158" w14:textId="77777777" w:rsidR="00DE6CFB" w:rsidRPr="00303A11" w:rsidRDefault="00303A11" w:rsidP="008A1B56">
            <w:pPr>
              <w:jc w:val="left"/>
              <w:cnfStyle w:val="000000000000" w:firstRow="0" w:lastRow="0" w:firstColumn="0" w:lastColumn="0" w:oddVBand="0" w:evenVBand="0" w:oddHBand="0" w:evenHBand="0" w:firstRowFirstColumn="0" w:firstRowLastColumn="0" w:lastRowFirstColumn="0" w:lastRowLastColumn="0"/>
              <w:rPr>
                <w:sz w:val="22"/>
                <w:szCs w:val="22"/>
              </w:rPr>
            </w:pPr>
            <w:r>
              <w:rPr>
                <w:sz w:val="22"/>
                <w:szCs w:val="22"/>
              </w:rPr>
              <w:t>…</w:t>
            </w:r>
          </w:p>
        </w:tc>
      </w:tr>
      <w:tr w:rsidR="005A6B41" w:rsidRPr="00303A11" w14:paraId="0EA11A13" w14:textId="77777777" w:rsidTr="004A3E0D">
        <w:trPr>
          <w:trHeight w:val="397"/>
        </w:trPr>
        <w:tc>
          <w:tcPr>
            <w:cnfStyle w:val="001000000000" w:firstRow="0" w:lastRow="0" w:firstColumn="1" w:lastColumn="0" w:oddVBand="0" w:evenVBand="0" w:oddHBand="0" w:evenHBand="0" w:firstRowFirstColumn="0" w:firstRowLastColumn="0" w:lastRowFirstColumn="0" w:lastRowLastColumn="0"/>
            <w:tcW w:w="1804" w:type="dxa"/>
            <w:vAlign w:val="center"/>
          </w:tcPr>
          <w:p w14:paraId="29B10E7B" w14:textId="77777777" w:rsidR="00DE6CFB" w:rsidRPr="00303A11" w:rsidRDefault="00217F04" w:rsidP="008A1B56">
            <w:pPr>
              <w:jc w:val="left"/>
              <w:rPr>
                <w:sz w:val="22"/>
                <w:szCs w:val="22"/>
              </w:rPr>
            </w:pPr>
            <w:r w:rsidRPr="00303A11">
              <w:rPr>
                <w:sz w:val="22"/>
                <w:szCs w:val="22"/>
              </w:rPr>
              <w:t>Zeile 4</w:t>
            </w:r>
          </w:p>
        </w:tc>
        <w:tc>
          <w:tcPr>
            <w:tcW w:w="1672" w:type="dxa"/>
            <w:vAlign w:val="center"/>
          </w:tcPr>
          <w:p w14:paraId="08854DAB" w14:textId="77777777" w:rsidR="00DE6CFB" w:rsidRPr="00303A11" w:rsidRDefault="005A6B41" w:rsidP="008A1B56">
            <w:pPr>
              <w:jc w:val="left"/>
              <w:cnfStyle w:val="000000000000" w:firstRow="0" w:lastRow="0" w:firstColumn="0" w:lastColumn="0" w:oddVBand="0" w:evenVBand="0" w:oddHBand="0" w:evenHBand="0" w:firstRowFirstColumn="0" w:firstRowLastColumn="0" w:lastRowFirstColumn="0" w:lastRowLastColumn="0"/>
              <w:rPr>
                <w:sz w:val="22"/>
                <w:szCs w:val="22"/>
              </w:rPr>
            </w:pPr>
            <w:r w:rsidRPr="00303A11">
              <w:rPr>
                <w:sz w:val="22"/>
                <w:szCs w:val="22"/>
              </w:rPr>
              <w:t>Inhalt (4,1)</w:t>
            </w:r>
          </w:p>
        </w:tc>
        <w:tc>
          <w:tcPr>
            <w:tcW w:w="1672" w:type="dxa"/>
            <w:vAlign w:val="center"/>
          </w:tcPr>
          <w:p w14:paraId="7D014972" w14:textId="77777777" w:rsidR="00DE6CFB" w:rsidRPr="00303A11" w:rsidRDefault="00303A11" w:rsidP="008A1B56">
            <w:pPr>
              <w:jc w:val="left"/>
              <w:cnfStyle w:val="000000000000" w:firstRow="0" w:lastRow="0" w:firstColumn="0" w:lastColumn="0" w:oddVBand="0" w:evenVBand="0" w:oddHBand="0" w:evenHBand="0" w:firstRowFirstColumn="0" w:firstRowLastColumn="0" w:lastRowFirstColumn="0" w:lastRowLastColumn="0"/>
              <w:rPr>
                <w:sz w:val="22"/>
                <w:szCs w:val="22"/>
              </w:rPr>
            </w:pPr>
            <w:r>
              <w:rPr>
                <w:sz w:val="22"/>
                <w:szCs w:val="22"/>
              </w:rPr>
              <w:t>…</w:t>
            </w:r>
          </w:p>
        </w:tc>
        <w:tc>
          <w:tcPr>
            <w:tcW w:w="1673" w:type="dxa"/>
            <w:vAlign w:val="center"/>
          </w:tcPr>
          <w:p w14:paraId="356BA0B0" w14:textId="77777777" w:rsidR="00DE6CFB" w:rsidRPr="00303A11" w:rsidRDefault="00303A11" w:rsidP="008A1B56">
            <w:pPr>
              <w:jc w:val="left"/>
              <w:cnfStyle w:val="000000000000" w:firstRow="0" w:lastRow="0" w:firstColumn="0" w:lastColumn="0" w:oddVBand="0" w:evenVBand="0" w:oddHBand="0" w:evenHBand="0" w:firstRowFirstColumn="0" w:firstRowLastColumn="0" w:lastRowFirstColumn="0" w:lastRowLastColumn="0"/>
              <w:rPr>
                <w:sz w:val="22"/>
                <w:szCs w:val="22"/>
              </w:rPr>
            </w:pPr>
            <w:r>
              <w:rPr>
                <w:sz w:val="22"/>
                <w:szCs w:val="22"/>
              </w:rPr>
              <w:t>…</w:t>
            </w:r>
          </w:p>
        </w:tc>
        <w:tc>
          <w:tcPr>
            <w:tcW w:w="1673" w:type="dxa"/>
            <w:vAlign w:val="center"/>
          </w:tcPr>
          <w:p w14:paraId="7D004697" w14:textId="77777777" w:rsidR="00DE6CFB" w:rsidRPr="00303A11" w:rsidRDefault="00303A11" w:rsidP="008A1B56">
            <w:pPr>
              <w:jc w:val="left"/>
              <w:cnfStyle w:val="000000000000" w:firstRow="0" w:lastRow="0" w:firstColumn="0" w:lastColumn="0" w:oddVBand="0" w:evenVBand="0" w:oddHBand="0" w:evenHBand="0" w:firstRowFirstColumn="0" w:firstRowLastColumn="0" w:lastRowFirstColumn="0" w:lastRowLastColumn="0"/>
              <w:rPr>
                <w:sz w:val="22"/>
                <w:szCs w:val="22"/>
              </w:rPr>
            </w:pPr>
            <w:r>
              <w:rPr>
                <w:sz w:val="22"/>
                <w:szCs w:val="22"/>
              </w:rPr>
              <w:t>…</w:t>
            </w:r>
          </w:p>
        </w:tc>
      </w:tr>
    </w:tbl>
    <w:p w14:paraId="55721142" w14:textId="77777777" w:rsidR="00F23BCF" w:rsidRDefault="00F23BCF" w:rsidP="009524CB"/>
    <w:p w14:paraId="140D0053" w14:textId="77777777" w:rsidR="00E13CE5" w:rsidRDefault="00E13CE5" w:rsidP="00E13CE5">
      <w:pPr>
        <w:pStyle w:val="berschrift3"/>
      </w:pPr>
      <w:bookmarkStart w:id="18" w:name="_Toc118715433"/>
      <w:bookmarkStart w:id="19" w:name="_Toc118824294"/>
      <w:r>
        <w:t>Abbildungen</w:t>
      </w:r>
      <w:bookmarkEnd w:id="18"/>
      <w:bookmarkEnd w:id="19"/>
    </w:p>
    <w:p w14:paraId="51D2207B" w14:textId="77777777" w:rsidR="0005573B" w:rsidRDefault="00863FA2" w:rsidP="00F23BCF">
      <w:r>
        <w:t xml:space="preserve">Neben Tabellen können Sie Abbildungen zur Visualisierung Ihrer Arbeit einsetzen. Am besten erstellen Sie </w:t>
      </w:r>
      <w:r w:rsidR="0005573B">
        <w:t xml:space="preserve">Ihre </w:t>
      </w:r>
      <w:r>
        <w:t xml:space="preserve">Abbildungen </w:t>
      </w:r>
      <w:r w:rsidR="0005573B">
        <w:t xml:space="preserve">selbst </w:t>
      </w:r>
      <w:r>
        <w:t>in dafür vorgesehenen Software</w:t>
      </w:r>
      <w:r w:rsidR="0005573B">
        <w:softHyphen/>
      </w:r>
      <w:r>
        <w:t>anwendungen, wie z. B. Microsoft Visio oder PowerPoint. Achten Sie bei der Erstellung von Abbildungen darauf, die zur Verfügung stehende Breite (15 cm) nicht zu über</w:t>
      </w:r>
      <w:r w:rsidR="0005573B">
        <w:softHyphen/>
      </w:r>
      <w:r>
        <w:t xml:space="preserve">schreiten. Dies ermöglicht Ihnen, die Abbildungen mit einer Skalierung von 100 % einzufügen und die Größe von grafischen Elementen und Text in den Abbildungen bei deren Erstellung festzulegen. Nutzen Sie soweit möglich für alle Abbildungen in Ihrer Abschlussarbeit </w:t>
      </w:r>
      <w:r w:rsidR="00144D70">
        <w:t>dieselbe</w:t>
      </w:r>
      <w:r>
        <w:t xml:space="preserve"> Schriftart und -größe</w:t>
      </w:r>
      <w:r w:rsidR="00144D70">
        <w:t xml:space="preserve">, um ein einheitliches Erscheinungsbild zu erzeugen. Falls erforderlich, können Sie Abbildungen aus anderen Werken übernehmen. Geben Sie </w:t>
      </w:r>
      <w:r w:rsidR="0005573B">
        <w:t xml:space="preserve">in diesem Fall </w:t>
      </w:r>
      <w:r w:rsidR="00144D70">
        <w:t>die Quelle der Abbildung in der Abbildungsbeschriftung an.</w:t>
      </w:r>
      <w:r w:rsidR="000342A1">
        <w:t xml:space="preserve"> </w:t>
      </w:r>
      <w:r w:rsidR="000342A1">
        <w:lastRenderedPageBreak/>
        <w:t xml:space="preserve">Wenn möglich, bilden Sie die zu übernehmende Abbildung in Ihrer bevorzugten Softwareanwendung nach. In Ausnahmefällen können Sie auch Screenshots verwenden. Bitte beachten Sie jedoch, dass Screenshots mit einer ausreichen hohen Auflösung in der Regel den Speicherplatzbedarf Ihres Abschlussarbeitsdokuments erhöhen. </w:t>
      </w:r>
    </w:p>
    <w:p w14:paraId="0534EE99" w14:textId="77777777" w:rsidR="009524CB" w:rsidRDefault="00A0613B" w:rsidP="00F23BCF">
      <w:r>
        <w:t xml:space="preserve">Zum Einfügen einer Abbildung können Sie diese entweder direkt aus einer anderen Softwareanwendung in Ihre Abschlussarbeit hineinkopieren oder Sie speichern Ihre Abbildung zwischen und fügen Sie dann über die Schaltfläche „Bilder einfügen“ in der Gruppe </w:t>
      </w:r>
      <w:r w:rsidRPr="00A0613B">
        <w:rPr>
          <w:rStyle w:val="Kursiv"/>
        </w:rPr>
        <w:t>Illustrationen</w:t>
      </w:r>
      <w:r>
        <w:t xml:space="preserve"> im Reiter </w:t>
      </w:r>
      <w:r w:rsidRPr="00A0613B">
        <w:rPr>
          <w:rStyle w:val="Kursiv"/>
        </w:rPr>
        <w:t>Einfügen</w:t>
      </w:r>
      <w:r>
        <w:t xml:space="preserve"> ein. Für das Zwischenspeichern eignen sich Vektorgrafikformate wie z. B. „Erweiterte Metadatei (*.emf)</w:t>
      </w:r>
      <w:r w:rsidR="009D1775">
        <w:t>“</w:t>
      </w:r>
      <w:r>
        <w:t xml:space="preserve">, da diese sich falls nötig ohne Qualitätsverlust skalieren lassen. Überprüfen Sie nach dem Einfügen durch einen </w:t>
      </w:r>
      <w:r w:rsidR="00FA7C11">
        <w:t>Rechtsklick</w:t>
      </w:r>
      <w:r>
        <w:t xml:space="preserve"> auf die Abbildung und den </w:t>
      </w:r>
      <w:r w:rsidR="00FA7C11">
        <w:t>Menüpunkt</w:t>
      </w:r>
      <w:r>
        <w:t xml:space="preserve"> </w:t>
      </w:r>
      <w:r w:rsidR="00FA7C11">
        <w:rPr>
          <w:rStyle w:val="Kursiv"/>
        </w:rPr>
        <w:t>Größe und Position</w:t>
      </w:r>
      <w:r>
        <w:t xml:space="preserve">, ob die </w:t>
      </w:r>
      <w:r w:rsidR="00FA7C11">
        <w:t xml:space="preserve">Abbildung ihre Originalgröße hat und die Umbruchart „Mit Text in Zeile“ ausgewählt ist. Diese Einstellungen sind auch im Reiter </w:t>
      </w:r>
      <w:r w:rsidR="00FA7C11" w:rsidRPr="00FA7C11">
        <w:rPr>
          <w:rStyle w:val="Kursiv"/>
        </w:rPr>
        <w:t>Bildformat</w:t>
      </w:r>
      <w:r w:rsidR="00FA7C11">
        <w:t xml:space="preserve"> möglich, der erscheint, sobald sie die Abbildung anklicken.</w:t>
      </w:r>
    </w:p>
    <w:p w14:paraId="5AB203E0" w14:textId="77777777" w:rsidR="0099209C" w:rsidRDefault="0099209C" w:rsidP="00F23BCF">
      <w:r>
        <w:t xml:space="preserve">Zur Beschriftung von Abbildungen verfahren Sie analog zur Beschriftung von Tabellen, wählen aber die Beschriftung „Abb.“ statt „Tab.“ (siehe </w:t>
      </w:r>
      <w:r>
        <w:fldChar w:fldCharType="begin"/>
      </w:r>
      <w:r>
        <w:instrText xml:space="preserve"> REF _Ref118714022 \h </w:instrText>
      </w:r>
      <w:r>
        <w:fldChar w:fldCharType="separate"/>
      </w:r>
      <w:r w:rsidR="001B4A72">
        <w:t xml:space="preserve">Abb. </w:t>
      </w:r>
      <w:r w:rsidR="001B4A72">
        <w:rPr>
          <w:noProof/>
        </w:rPr>
        <w:t>2</w:t>
      </w:r>
      <w:r w:rsidR="001B4A72">
        <w:t>.</w:t>
      </w:r>
      <w:r w:rsidR="001B4A72">
        <w:rPr>
          <w:noProof/>
        </w:rPr>
        <w:t>1</w:t>
      </w:r>
      <w:r>
        <w:fldChar w:fldCharType="end"/>
      </w:r>
      <w:r>
        <w:t>). Bitte denke Sie auch bei Abbildungen an einen Verweis im Text. Das Einfügen einer Leerzeile nach einer Abbildung ist nicht zwingend erforderlich.</w:t>
      </w:r>
    </w:p>
    <w:p w14:paraId="7A4B8D3A" w14:textId="77777777" w:rsidR="009524CB" w:rsidRDefault="009524CB" w:rsidP="009524CB">
      <w:pPr>
        <w:pStyle w:val="Beschriftung"/>
      </w:pPr>
      <w:bookmarkStart w:id="20" w:name="_Ref118714022"/>
      <w:bookmarkStart w:id="21" w:name="_Toc118730368"/>
      <w:r>
        <w:t xml:space="preserve">Abb. </w:t>
      </w:r>
      <w:fldSimple w:instr=" STYLEREF 1 \s ">
        <w:r w:rsidR="001B4A72">
          <w:rPr>
            <w:noProof/>
          </w:rPr>
          <w:t>2</w:t>
        </w:r>
      </w:fldSimple>
      <w:r>
        <w:t>.</w:t>
      </w:r>
      <w:fldSimple w:instr=" SEQ Abb. \* ARABIC \s 1 ">
        <w:r w:rsidR="001B4A72">
          <w:rPr>
            <w:noProof/>
          </w:rPr>
          <w:t>1</w:t>
        </w:r>
      </w:fldSimple>
      <w:bookmarkEnd w:id="20"/>
      <w:r>
        <w:rPr>
          <w:noProof/>
        </w:rPr>
        <w:t xml:space="preserve">: </w:t>
      </w:r>
      <w:r w:rsidRPr="00122CB3">
        <w:rPr>
          <w:noProof/>
        </w:rPr>
        <w:t>Beispielabbildung</w:t>
      </w:r>
      <w:bookmarkEnd w:id="21"/>
    </w:p>
    <w:p w14:paraId="3F75D6A4" w14:textId="77777777" w:rsidR="00B446F7" w:rsidRDefault="00FA7C11" w:rsidP="00B446F7">
      <w:r>
        <w:rPr>
          <w:noProof/>
        </w:rPr>
        <w:drawing>
          <wp:inline distT="0" distB="0" distL="0" distR="0" wp14:anchorId="606329B7" wp14:editId="5744343C">
            <wp:extent cx="4871085" cy="2804160"/>
            <wp:effectExtent l="0" t="0" r="5715" b="0"/>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871085" cy="2804160"/>
                    </a:xfrm>
                    <a:prstGeom prst="rect">
                      <a:avLst/>
                    </a:prstGeom>
                    <a:noFill/>
                  </pic:spPr>
                </pic:pic>
              </a:graphicData>
            </a:graphic>
          </wp:inline>
        </w:drawing>
      </w:r>
    </w:p>
    <w:p w14:paraId="26B83310" w14:textId="77777777" w:rsidR="00217F04" w:rsidRPr="00100AE1" w:rsidRDefault="00217F04" w:rsidP="00100AE1">
      <w:pPr>
        <w:pStyle w:val="berschrift2"/>
      </w:pPr>
      <w:bookmarkStart w:id="22" w:name="_Toc118715434"/>
      <w:bookmarkStart w:id="23" w:name="_Toc118824295"/>
      <w:r w:rsidRPr="00100AE1">
        <w:lastRenderedPageBreak/>
        <w:t>Verzeichnisse</w:t>
      </w:r>
      <w:bookmarkEnd w:id="22"/>
      <w:bookmarkEnd w:id="23"/>
    </w:p>
    <w:p w14:paraId="038BAC5B" w14:textId="77777777" w:rsidR="00217F04" w:rsidRDefault="00217F04" w:rsidP="00217F04">
      <w:r>
        <w:t>Eine Seminar- oder Abschlussarbeit kann die folgenden Verzeichnisse umfassen:</w:t>
      </w:r>
    </w:p>
    <w:p w14:paraId="205FD3BC" w14:textId="77777777" w:rsidR="00217F04" w:rsidRDefault="00217F04" w:rsidP="00217F04">
      <w:pPr>
        <w:pStyle w:val="Listenabsatz"/>
        <w:numPr>
          <w:ilvl w:val="0"/>
          <w:numId w:val="15"/>
        </w:numPr>
      </w:pPr>
      <w:r>
        <w:t>Inhaltsverzeichnis</w:t>
      </w:r>
    </w:p>
    <w:p w14:paraId="174AA160" w14:textId="77777777" w:rsidR="00217F04" w:rsidRDefault="00217F04" w:rsidP="00217F04">
      <w:pPr>
        <w:pStyle w:val="Listenabsatz"/>
        <w:numPr>
          <w:ilvl w:val="0"/>
          <w:numId w:val="15"/>
        </w:numPr>
      </w:pPr>
      <w:r>
        <w:t>Abbildungsverzeichnis</w:t>
      </w:r>
    </w:p>
    <w:p w14:paraId="251D9DB1" w14:textId="77777777" w:rsidR="00217F04" w:rsidRDefault="00217F04" w:rsidP="00217F04">
      <w:pPr>
        <w:pStyle w:val="Listenabsatz"/>
        <w:numPr>
          <w:ilvl w:val="0"/>
          <w:numId w:val="15"/>
        </w:numPr>
      </w:pPr>
      <w:r>
        <w:t>Tabellenverzeichnis</w:t>
      </w:r>
    </w:p>
    <w:p w14:paraId="7C376384" w14:textId="77777777" w:rsidR="00217F04" w:rsidRDefault="00217F04" w:rsidP="00217F04">
      <w:pPr>
        <w:pStyle w:val="Listenabsatz"/>
        <w:numPr>
          <w:ilvl w:val="0"/>
          <w:numId w:val="15"/>
        </w:numPr>
      </w:pPr>
      <w:r>
        <w:t>Abkürzungsverzeichnis</w:t>
      </w:r>
    </w:p>
    <w:p w14:paraId="73F1C572" w14:textId="77777777" w:rsidR="00217F04" w:rsidRDefault="00217F04" w:rsidP="00217F04">
      <w:pPr>
        <w:pStyle w:val="Listenabsatz"/>
        <w:numPr>
          <w:ilvl w:val="0"/>
          <w:numId w:val="15"/>
        </w:numPr>
      </w:pPr>
      <w:r>
        <w:t>Symbolverzeichnis</w:t>
      </w:r>
    </w:p>
    <w:p w14:paraId="1D30A86B" w14:textId="77777777" w:rsidR="00217F04" w:rsidRDefault="00217F04" w:rsidP="00217F04">
      <w:pPr>
        <w:pStyle w:val="Listenabsatz"/>
        <w:numPr>
          <w:ilvl w:val="0"/>
          <w:numId w:val="15"/>
        </w:numPr>
      </w:pPr>
      <w:r>
        <w:t>Literaturverzeichnis</w:t>
      </w:r>
    </w:p>
    <w:p w14:paraId="6EB9CA0A" w14:textId="77777777" w:rsidR="003A50B2" w:rsidRDefault="00217F04" w:rsidP="00217F04">
      <w:r>
        <w:t xml:space="preserve">Das Literaturverzeichnis steht am Ende, alle anderen Verzeichnisse am Beginn der Arbeit in der genannten Reihenfolge. Während das Inhaltsverzeichnis fester Bestandteil jeder Arbeit ist, sind die anderen Verzeichnisse nur dann einzufügen, wenn diese mindestens einen Eintrag enthalten. </w:t>
      </w:r>
      <w:r w:rsidR="00E808D2">
        <w:t>Entfernen Sie nicht notwendige Verzeichnisse für Ihre Abschlussarbeit aus der Vorlage.</w:t>
      </w:r>
    </w:p>
    <w:p w14:paraId="6888D22C" w14:textId="77777777" w:rsidR="00CE1481" w:rsidRDefault="00CE1481" w:rsidP="00CE1481">
      <w:r>
        <w:t>Die drei erstgenannten Verzeichnisse erstellt Word bei Nutzung der entsprechenden Formatvorlagen automatisch. Achten Sie darauf, die Verzeichnisse vor Abgabe der Arbeit noch einmal zu prüfen bzw. zu aktualisieren. Klicken Sie dafür mit der rechten Maustaste in das zu aktualisierende Verzeichnis und dann auf „Felder aktualisieren“. Im sich daraufhin öffnenden Dialogfenster wählen Sie „Gesamtes Verzeichnis aktualisieren“ aus. Sofern Sie Überschriften bzw. Beschriftungen korrekt formatiert haben, sollten die Verzeichnisse dann alle Einträge umfassen.</w:t>
      </w:r>
    </w:p>
    <w:p w14:paraId="63F3DB97" w14:textId="77777777" w:rsidR="003A50B2" w:rsidRDefault="00CE1481" w:rsidP="00217F04">
      <w:r>
        <w:t xml:space="preserve">Das </w:t>
      </w:r>
      <w:r w:rsidR="00217F04">
        <w:t xml:space="preserve">Abkürzungs- und </w:t>
      </w:r>
      <w:r>
        <w:t xml:space="preserve">das </w:t>
      </w:r>
      <w:r w:rsidR="00217F04">
        <w:t xml:space="preserve">Symbolverzeichnis sind händisch anzulegen. </w:t>
      </w:r>
      <w:r w:rsidR="00E808D2">
        <w:t>Fügen Sie</w:t>
      </w:r>
      <w:r w:rsidR="003A50B2">
        <w:t xml:space="preserve"> dafür eine neue Zeile ein und verwenden nach der </w:t>
      </w:r>
      <w:r w:rsidR="005E211B">
        <w:t>aufzulistenden</w:t>
      </w:r>
      <w:r w:rsidR="003A50B2">
        <w:t xml:space="preserve"> Abkürzung bzw. dem Symbol die Tabulatortaste</w:t>
      </w:r>
      <w:r w:rsidR="000D234B">
        <w:t xml:space="preserve"> gefolgt von der </w:t>
      </w:r>
      <w:r w:rsidR="005E211B">
        <w:t>Be</w:t>
      </w:r>
      <w:r w:rsidR="00DB1D3A">
        <w:t>schreibung</w:t>
      </w:r>
      <w:r w:rsidR="000D234B">
        <w:t xml:space="preserve"> der Abkürzung bzw. des Symbols</w:t>
      </w:r>
      <w:r w:rsidR="003A50B2">
        <w:t xml:space="preserve">. Die Formatvorlage für beide Verzeichnisse heißt „Abkürzungsverzeichnis“. Nehmen Sie alle Abkürzungen </w:t>
      </w:r>
      <w:r>
        <w:t>in das</w:t>
      </w:r>
      <w:r w:rsidR="003A50B2">
        <w:t xml:space="preserve"> </w:t>
      </w:r>
      <w:r>
        <w:t>Abkürzungsv</w:t>
      </w:r>
      <w:r w:rsidR="003A50B2">
        <w:t xml:space="preserve">erzeichnis auf, die nicht </w:t>
      </w:r>
      <w:r w:rsidR="003A50B2" w:rsidRPr="003A50B2">
        <w:t>allgemein gebräuchlich sind oder nicht im Duden stehen</w:t>
      </w:r>
      <w:r w:rsidR="003A50B2">
        <w:t xml:space="preserve">. </w:t>
      </w:r>
      <w:r w:rsidR="003A50B2" w:rsidRPr="003A50B2">
        <w:t>Abkürzungen wie „etc.“</w:t>
      </w:r>
      <w:r w:rsidR="003A50B2">
        <w:t xml:space="preserve"> oder</w:t>
      </w:r>
      <w:r w:rsidR="003A50B2" w:rsidRPr="003A50B2">
        <w:t xml:space="preserve"> „z.</w:t>
      </w:r>
      <w:r w:rsidR="003A50B2">
        <w:t> </w:t>
      </w:r>
      <w:r w:rsidR="003A50B2" w:rsidRPr="003A50B2">
        <w:t xml:space="preserve">B.“ gehören </w:t>
      </w:r>
      <w:r w:rsidR="003A50B2">
        <w:t xml:space="preserve">also </w:t>
      </w:r>
      <w:r w:rsidR="003A50B2" w:rsidRPr="003A50B2">
        <w:t>nicht in das Verzeichnis.</w:t>
      </w:r>
      <w:r w:rsidR="003A50B2">
        <w:t xml:space="preserve"> Sofern eine Abkürzung</w:t>
      </w:r>
      <w:r w:rsidR="005E211B">
        <w:t xml:space="preserve"> – egal ob gebräuchlich oder im Abkürzungsverzeichnis </w:t>
      </w:r>
      <w:r w:rsidR="00AF6227">
        <w:t>aufgelistet</w:t>
      </w:r>
      <w:r w:rsidR="005E211B">
        <w:t xml:space="preserve"> – ein </w:t>
      </w:r>
      <w:r w:rsidR="003A50B2">
        <w:t>Leerzeichen enthält (z. B. „u. a.“), sollte</w:t>
      </w:r>
      <w:r w:rsidR="005E211B">
        <w:t>n Sie</w:t>
      </w:r>
      <w:r w:rsidR="003A50B2">
        <w:t xml:space="preserve"> das Leerzeichen als </w:t>
      </w:r>
      <w:r w:rsidR="003A50B2" w:rsidRPr="003A50B2">
        <w:t>geschützte</w:t>
      </w:r>
      <w:r w:rsidR="005E211B">
        <w:t>s</w:t>
      </w:r>
      <w:r w:rsidR="003A50B2" w:rsidRPr="003A50B2">
        <w:t xml:space="preserve"> Leerzeichen ([Strg]+[Shift]+[Leertaste])</w:t>
      </w:r>
      <w:r w:rsidR="003A50B2">
        <w:t xml:space="preserve"> </w:t>
      </w:r>
      <w:r w:rsidR="005E211B">
        <w:t>einfügen</w:t>
      </w:r>
      <w:r w:rsidR="003A50B2">
        <w:t>.</w:t>
      </w:r>
      <w:r w:rsidR="005E211B">
        <w:t xml:space="preserve"> Dies gilt sowohl im Abkürzungsverzeichnis als auch im Text. Alle Abkürzungen im </w:t>
      </w:r>
      <w:r w:rsidR="005E211B">
        <w:lastRenderedPageBreak/>
        <w:t xml:space="preserve">Abkürzungsverzeichnis sollten </w:t>
      </w:r>
      <w:r w:rsidR="00AF6227">
        <w:t xml:space="preserve">Sie </w:t>
      </w:r>
      <w:r w:rsidR="005E211B">
        <w:t xml:space="preserve">beim ersten Erscheinen im Text </w:t>
      </w:r>
      <w:r w:rsidR="00AF6227">
        <w:t xml:space="preserve">einführen, indem Sie die </w:t>
      </w:r>
      <w:r w:rsidR="00E708DD">
        <w:t xml:space="preserve">Beschreibung </w:t>
      </w:r>
      <w:r w:rsidR="00AF6227">
        <w:t>ausschreiben und die Abkürzung in Klammen einfügen.</w:t>
      </w:r>
    </w:p>
    <w:p w14:paraId="1D3C287E" w14:textId="77777777" w:rsidR="00303A11" w:rsidRDefault="00CE1481" w:rsidP="00217F04">
      <w:r>
        <w:t xml:space="preserve">Um das Literaturverzeichnis zu erstellen, verwenden Sie </w:t>
      </w:r>
      <w:r w:rsidR="008C6A2B">
        <w:t>nach Möglichkeit ein</w:t>
      </w:r>
      <w:r>
        <w:t xml:space="preserve"> </w:t>
      </w:r>
      <w:r w:rsidR="00ED4F80">
        <w:t>externes Literaturverwaltungsprogramm</w:t>
      </w:r>
      <w:r>
        <w:t xml:space="preserve">. Weitere Hinweise dazu finden Sie im </w:t>
      </w:r>
      <w:r w:rsidR="008C6A2B">
        <w:t xml:space="preserve">nächsten Kapitel zum Thema </w:t>
      </w:r>
      <w:r>
        <w:t>Zitieren.</w:t>
      </w:r>
    </w:p>
    <w:p w14:paraId="27EA2E2F" w14:textId="77777777" w:rsidR="00B446F7" w:rsidRDefault="00B446F7" w:rsidP="007220FA">
      <w:pPr>
        <w:pStyle w:val="berschrift1"/>
      </w:pPr>
      <w:bookmarkStart w:id="24" w:name="_Toc118824296"/>
      <w:r>
        <w:lastRenderedPageBreak/>
        <w:t>Zitieren</w:t>
      </w:r>
      <w:bookmarkEnd w:id="24"/>
    </w:p>
    <w:p w14:paraId="5DFA94B1" w14:textId="77777777" w:rsidR="007220FA" w:rsidRDefault="007220FA" w:rsidP="007220FA">
      <w:pPr>
        <w:pStyle w:val="berschrift2"/>
      </w:pPr>
      <w:bookmarkStart w:id="25" w:name="_Toc118824297"/>
      <w:r>
        <w:t>Zitierstil</w:t>
      </w:r>
      <w:bookmarkEnd w:id="25"/>
    </w:p>
    <w:p w14:paraId="71273F69" w14:textId="77777777" w:rsidR="007220FA" w:rsidRPr="007220FA" w:rsidRDefault="00077512" w:rsidP="007220FA">
      <w:r>
        <w:t xml:space="preserve">Sie sind dazu verpflichtet, fremdes Gedankengut in Ihrer Abschlussarbeit als solches zu kennzeichnen. Kommen Sie dieser Pflicht nicht oder nur unzureichend nach, wird Ihre Arbeit als Plagiat und somit als nicht bestanden bewertet. Zur Formatierung Ihrer Quellenangaben im Text sowie im Literaturverzeichnis nutzen Sie bitte den Zitierstil der American Psychological Association (APA) in seiner neuesten Auflage. Dies ist aktuell der </w:t>
      </w:r>
      <w:r w:rsidRPr="00077512">
        <w:rPr>
          <w:rStyle w:val="Kursiv"/>
        </w:rPr>
        <w:t>APA Style (7</w:t>
      </w:r>
      <w:r w:rsidRPr="00077512">
        <w:rPr>
          <w:rStyle w:val="Kursiv"/>
          <w:vertAlign w:val="superscript"/>
        </w:rPr>
        <w:t>th</w:t>
      </w:r>
      <w:r w:rsidRPr="00077512">
        <w:rPr>
          <w:rStyle w:val="Kursiv"/>
        </w:rPr>
        <w:t xml:space="preserve"> ed.)</w:t>
      </w:r>
      <w:r>
        <w:t xml:space="preserve">. Dieser Zitierstil ist </w:t>
      </w:r>
      <w:r w:rsidR="007B3743">
        <w:t>weit verbreitet</w:t>
      </w:r>
      <w:r>
        <w:t xml:space="preserve"> und wird auch von führenden wissenschaftlichen Zeitschriften in der Wirtschaftsinformatik, z. B. dem </w:t>
      </w:r>
      <w:r w:rsidRPr="00077512">
        <w:rPr>
          <w:rStyle w:val="Kursiv"/>
        </w:rPr>
        <w:t>Management Information Systems Quarterly</w:t>
      </w:r>
      <w:r>
        <w:t>, verwendet. Der Zitierstil ist in allen gängigen Literatur</w:t>
      </w:r>
      <w:r w:rsidR="007B3743">
        <w:softHyphen/>
      </w:r>
      <w:r>
        <w:t xml:space="preserve">verwaltungsprogrammen enthalten und somit vergleichsweise leicht umzusetzen. Zudem finden Sie </w:t>
      </w:r>
      <w:r w:rsidR="00ED4F80">
        <w:t xml:space="preserve">im Internet zahlreiche Informationen zur Anwendung dieses Zitierstils, z. B. auf der </w:t>
      </w:r>
      <w:hyperlink r:id="rId15" w:history="1">
        <w:r w:rsidR="00ED4F80" w:rsidRPr="00ED4F80">
          <w:rPr>
            <w:rStyle w:val="Hyperlink"/>
          </w:rPr>
          <w:t>dazugehörigen Webseite der APA</w:t>
        </w:r>
      </w:hyperlink>
      <w:r w:rsidR="00ED4F80">
        <w:t>. Sollte Ihr Literaturverwaltungsprogramm nicht die neueste Auflage des Zitierstils beinhalten, können Sie auf eine ältere Auflage zurückgreifen, solange Sie dies konsistent tun.</w:t>
      </w:r>
    </w:p>
    <w:p w14:paraId="09B89BAE" w14:textId="77777777" w:rsidR="00B446F7" w:rsidRDefault="00ED4F80" w:rsidP="00ED4F80">
      <w:pPr>
        <w:pStyle w:val="berschrift2"/>
      </w:pPr>
      <w:bookmarkStart w:id="26" w:name="_Toc118824298"/>
      <w:r>
        <w:t>Zitation im Text</w:t>
      </w:r>
      <w:bookmarkEnd w:id="26"/>
    </w:p>
    <w:p w14:paraId="0A39117F" w14:textId="77777777" w:rsidR="00ED4F80" w:rsidRDefault="007B3743" w:rsidP="00217F04">
      <w:r>
        <w:t xml:space="preserve">Jede Referenz im </w:t>
      </w:r>
      <w:r w:rsidRPr="00077512">
        <w:rPr>
          <w:rStyle w:val="Kursiv"/>
        </w:rPr>
        <w:t>APA Style (7</w:t>
      </w:r>
      <w:r w:rsidRPr="00077512">
        <w:rPr>
          <w:rStyle w:val="Kursiv"/>
          <w:vertAlign w:val="superscript"/>
        </w:rPr>
        <w:t>th</w:t>
      </w:r>
      <w:r w:rsidRPr="00077512">
        <w:rPr>
          <w:rStyle w:val="Kursiv"/>
        </w:rPr>
        <w:t xml:space="preserve"> ed.)</w:t>
      </w:r>
      <w:r>
        <w:t xml:space="preserve"> besteht aus zwei Komponenten: einer Zitation im Text </w:t>
      </w:r>
      <w:r w:rsidR="004E02DB">
        <w:t xml:space="preserve">– dies beinhaltet Tabellen, Abbildungen, Fußnoten und Anhänge – sowie </w:t>
      </w:r>
      <w:r>
        <w:t>einer Quellenangabe im Literaturverzeichnis. Eine Zitation im Text ist sowohl für direkte als auch für indirekte Zitate notwendig</w:t>
      </w:r>
      <w:r w:rsidR="004E02DB">
        <w:t xml:space="preserve"> und besteht mindestens aus einer Autor*innen- und einer Jahresangabe. Dabei ist zwischen einer Zitation in Klammern und einer erzählenden Zitation zu unterscheiden. Eine Zitation in Klammern umfasst Autor*innen- und Jahresangabe getrennt von einem Komma hinter der referenzierten Passage im Text. Ist die Autor*innenangabe Bestandteil des Textes, folgt lediglich die Jahresangabe </w:t>
      </w:r>
      <w:r w:rsidR="005E3B42">
        <w:t xml:space="preserve">hinter dem oder den Namen in einer Klammer. </w:t>
      </w:r>
      <w:r w:rsidR="005E3B42">
        <w:fldChar w:fldCharType="begin"/>
      </w:r>
      <w:r w:rsidR="005E3B42">
        <w:instrText xml:space="preserve"> REF _Ref118756814 \h </w:instrText>
      </w:r>
      <w:r w:rsidR="005E3B42">
        <w:fldChar w:fldCharType="separate"/>
      </w:r>
      <w:r w:rsidR="001B4A72">
        <w:t xml:space="preserve">Tab. </w:t>
      </w:r>
      <w:r w:rsidR="001B4A72">
        <w:rPr>
          <w:noProof/>
        </w:rPr>
        <w:t>3</w:t>
      </w:r>
      <w:r w:rsidR="001B4A72">
        <w:t>.</w:t>
      </w:r>
      <w:r w:rsidR="001B4A72">
        <w:rPr>
          <w:noProof/>
        </w:rPr>
        <w:t>1</w:t>
      </w:r>
      <w:r w:rsidR="005E3B42">
        <w:fldChar w:fldCharType="end"/>
      </w:r>
      <w:r w:rsidR="005E3B42">
        <w:t xml:space="preserve"> zeigt eine Übersicht der </w:t>
      </w:r>
      <w:r w:rsidR="0033701F">
        <w:t>möglichen Formatierung von Zitationen im Text.</w:t>
      </w:r>
    </w:p>
    <w:p w14:paraId="4A60D9DA" w14:textId="77777777" w:rsidR="005E3B42" w:rsidRDefault="005E3B42" w:rsidP="005E3B42">
      <w:pPr>
        <w:pStyle w:val="Beschriftung"/>
      </w:pPr>
      <w:bookmarkStart w:id="27" w:name="_Ref118756814"/>
      <w:bookmarkStart w:id="28" w:name="_Toc118761230"/>
      <w:r>
        <w:lastRenderedPageBreak/>
        <w:t xml:space="preserve">Tab. </w:t>
      </w:r>
      <w:fldSimple w:instr=" STYLEREF 1 \s ">
        <w:r w:rsidR="001B4A72">
          <w:rPr>
            <w:noProof/>
          </w:rPr>
          <w:t>3</w:t>
        </w:r>
      </w:fldSimple>
      <w:r>
        <w:t>.</w:t>
      </w:r>
      <w:fldSimple w:instr=" SEQ Tab. \* ARABIC \s 1 ">
        <w:r w:rsidR="001B4A72">
          <w:rPr>
            <w:noProof/>
          </w:rPr>
          <w:t>1</w:t>
        </w:r>
      </w:fldSimple>
      <w:bookmarkEnd w:id="27"/>
      <w:r>
        <w:t>: Formatierung von Zitationen im Text (basierend auf APA, 2019)</w:t>
      </w:r>
      <w:bookmarkEnd w:id="28"/>
    </w:p>
    <w:tbl>
      <w:tblPr>
        <w:tblStyle w:val="Gitternetztabelle1hell"/>
        <w:tblW w:w="0" w:type="auto"/>
        <w:tblLook w:val="04A0" w:firstRow="1" w:lastRow="0" w:firstColumn="1" w:lastColumn="0" w:noHBand="0" w:noVBand="1"/>
      </w:tblPr>
      <w:tblGrid>
        <w:gridCol w:w="2831"/>
        <w:gridCol w:w="2831"/>
        <w:gridCol w:w="2832"/>
      </w:tblGrid>
      <w:tr w:rsidR="005E3B42" w:rsidRPr="005E3B42" w14:paraId="5763B1AF" w14:textId="77777777" w:rsidTr="00455952">
        <w:trPr>
          <w:cnfStyle w:val="100000000000" w:firstRow="1" w:lastRow="0" w:firstColumn="0" w:lastColumn="0" w:oddVBand="0" w:evenVBand="0" w:oddHBand="0" w:evenHBand="0" w:firstRowFirstColumn="0" w:firstRowLastColumn="0" w:lastRowFirstColumn="0" w:lastRowLastColumn="0"/>
          <w:cantSplit/>
          <w:trHeight w:val="567"/>
        </w:trPr>
        <w:tc>
          <w:tcPr>
            <w:cnfStyle w:val="001000000000" w:firstRow="0" w:lastRow="0" w:firstColumn="1" w:lastColumn="0" w:oddVBand="0" w:evenVBand="0" w:oddHBand="0" w:evenHBand="0" w:firstRowFirstColumn="0" w:firstRowLastColumn="0" w:lastRowFirstColumn="0" w:lastRowLastColumn="0"/>
            <w:tcW w:w="2831" w:type="dxa"/>
            <w:vAlign w:val="center"/>
          </w:tcPr>
          <w:p w14:paraId="00925A30" w14:textId="77777777" w:rsidR="005E3B42" w:rsidRPr="005E3B42" w:rsidRDefault="005E3B42" w:rsidP="00455952">
            <w:pPr>
              <w:keepNext/>
              <w:keepLines/>
              <w:jc w:val="left"/>
              <w:rPr>
                <w:sz w:val="22"/>
                <w:szCs w:val="22"/>
              </w:rPr>
            </w:pPr>
            <w:r w:rsidRPr="005E3B42">
              <w:rPr>
                <w:sz w:val="22"/>
                <w:szCs w:val="22"/>
              </w:rPr>
              <w:t>Autor*innentyp</w:t>
            </w:r>
          </w:p>
        </w:tc>
        <w:tc>
          <w:tcPr>
            <w:tcW w:w="2831" w:type="dxa"/>
            <w:vAlign w:val="center"/>
          </w:tcPr>
          <w:p w14:paraId="099A9CB0" w14:textId="77777777" w:rsidR="005E3B42" w:rsidRPr="005E3B42" w:rsidRDefault="005E3B42" w:rsidP="00455952">
            <w:pPr>
              <w:keepNext/>
              <w:keepLines/>
              <w:jc w:val="left"/>
              <w:cnfStyle w:val="100000000000" w:firstRow="1" w:lastRow="0" w:firstColumn="0" w:lastColumn="0" w:oddVBand="0" w:evenVBand="0" w:oddHBand="0" w:evenHBand="0" w:firstRowFirstColumn="0" w:firstRowLastColumn="0" w:lastRowFirstColumn="0" w:lastRowLastColumn="0"/>
              <w:rPr>
                <w:sz w:val="22"/>
                <w:szCs w:val="22"/>
              </w:rPr>
            </w:pPr>
            <w:r w:rsidRPr="005E3B42">
              <w:rPr>
                <w:sz w:val="22"/>
                <w:szCs w:val="22"/>
              </w:rPr>
              <w:t>Zitation in Klammern</w:t>
            </w:r>
          </w:p>
        </w:tc>
        <w:tc>
          <w:tcPr>
            <w:tcW w:w="2832" w:type="dxa"/>
            <w:vAlign w:val="center"/>
          </w:tcPr>
          <w:p w14:paraId="0B79B6BA" w14:textId="77777777" w:rsidR="005E3B42" w:rsidRPr="005E3B42" w:rsidRDefault="005E3B42" w:rsidP="00455952">
            <w:pPr>
              <w:keepNext/>
              <w:keepLines/>
              <w:jc w:val="left"/>
              <w:cnfStyle w:val="100000000000" w:firstRow="1" w:lastRow="0" w:firstColumn="0" w:lastColumn="0" w:oddVBand="0" w:evenVBand="0" w:oddHBand="0" w:evenHBand="0" w:firstRowFirstColumn="0" w:firstRowLastColumn="0" w:lastRowFirstColumn="0" w:lastRowLastColumn="0"/>
              <w:rPr>
                <w:sz w:val="22"/>
                <w:szCs w:val="22"/>
              </w:rPr>
            </w:pPr>
            <w:r w:rsidRPr="005E3B42">
              <w:rPr>
                <w:sz w:val="22"/>
                <w:szCs w:val="22"/>
              </w:rPr>
              <w:t>Erzählende Zitation</w:t>
            </w:r>
          </w:p>
        </w:tc>
      </w:tr>
      <w:tr w:rsidR="005E3B42" w:rsidRPr="005E3B42" w14:paraId="4BEE0913" w14:textId="77777777" w:rsidTr="00455952">
        <w:trPr>
          <w:cantSplit/>
          <w:trHeight w:val="567"/>
        </w:trPr>
        <w:tc>
          <w:tcPr>
            <w:cnfStyle w:val="001000000000" w:firstRow="0" w:lastRow="0" w:firstColumn="1" w:lastColumn="0" w:oddVBand="0" w:evenVBand="0" w:oddHBand="0" w:evenHBand="0" w:firstRowFirstColumn="0" w:firstRowLastColumn="0" w:lastRowFirstColumn="0" w:lastRowLastColumn="0"/>
            <w:tcW w:w="2831" w:type="dxa"/>
            <w:vAlign w:val="center"/>
          </w:tcPr>
          <w:p w14:paraId="26A459EF" w14:textId="77777777" w:rsidR="005E3B42" w:rsidRPr="005E3B42" w:rsidRDefault="005E3B42" w:rsidP="00455952">
            <w:pPr>
              <w:keepNext/>
              <w:keepLines/>
              <w:jc w:val="left"/>
              <w:rPr>
                <w:sz w:val="22"/>
                <w:szCs w:val="22"/>
              </w:rPr>
            </w:pPr>
            <w:r w:rsidRPr="005E3B42">
              <w:rPr>
                <w:sz w:val="22"/>
                <w:szCs w:val="22"/>
              </w:rPr>
              <w:t>Ein*e Autor*in</w:t>
            </w:r>
          </w:p>
        </w:tc>
        <w:tc>
          <w:tcPr>
            <w:tcW w:w="2831" w:type="dxa"/>
            <w:vAlign w:val="center"/>
          </w:tcPr>
          <w:p w14:paraId="0A1AEF68" w14:textId="77777777" w:rsidR="005E3B42" w:rsidRPr="005E3B42" w:rsidRDefault="006C3DDC" w:rsidP="00455952">
            <w:pPr>
              <w:keepNext/>
              <w:keepLines/>
              <w:jc w:val="left"/>
              <w:cnfStyle w:val="000000000000" w:firstRow="0" w:lastRow="0" w:firstColumn="0" w:lastColumn="0" w:oddVBand="0" w:evenVBand="0" w:oddHBand="0" w:evenHBand="0" w:firstRowFirstColumn="0" w:firstRowLastColumn="0" w:lastRowFirstColumn="0" w:lastRowLastColumn="0"/>
              <w:rPr>
                <w:sz w:val="22"/>
                <w:szCs w:val="22"/>
              </w:rPr>
            </w:pPr>
            <w:r>
              <w:rPr>
                <w:sz w:val="22"/>
                <w:szCs w:val="22"/>
              </w:rPr>
              <w:t>(Recker, 2021)</w:t>
            </w:r>
          </w:p>
        </w:tc>
        <w:tc>
          <w:tcPr>
            <w:tcW w:w="2832" w:type="dxa"/>
            <w:vAlign w:val="center"/>
          </w:tcPr>
          <w:p w14:paraId="465F2A7E" w14:textId="77777777" w:rsidR="005E3B42" w:rsidRPr="005E3B42" w:rsidRDefault="006C3DDC" w:rsidP="00455952">
            <w:pPr>
              <w:keepNext/>
              <w:keepLines/>
              <w:jc w:val="left"/>
              <w:cnfStyle w:val="000000000000" w:firstRow="0" w:lastRow="0" w:firstColumn="0" w:lastColumn="0" w:oddVBand="0" w:evenVBand="0" w:oddHBand="0" w:evenHBand="0" w:firstRowFirstColumn="0" w:firstRowLastColumn="0" w:lastRowFirstColumn="0" w:lastRowLastColumn="0"/>
              <w:rPr>
                <w:sz w:val="22"/>
                <w:szCs w:val="22"/>
              </w:rPr>
            </w:pPr>
            <w:r>
              <w:rPr>
                <w:sz w:val="22"/>
                <w:szCs w:val="22"/>
              </w:rPr>
              <w:t>Recker (2021)</w:t>
            </w:r>
          </w:p>
        </w:tc>
      </w:tr>
      <w:tr w:rsidR="005E3B42" w:rsidRPr="005E3B42" w14:paraId="0EEB3E55" w14:textId="77777777" w:rsidTr="00455952">
        <w:trPr>
          <w:cantSplit/>
          <w:trHeight w:val="567"/>
        </w:trPr>
        <w:tc>
          <w:tcPr>
            <w:cnfStyle w:val="001000000000" w:firstRow="0" w:lastRow="0" w:firstColumn="1" w:lastColumn="0" w:oddVBand="0" w:evenVBand="0" w:oddHBand="0" w:evenHBand="0" w:firstRowFirstColumn="0" w:firstRowLastColumn="0" w:lastRowFirstColumn="0" w:lastRowLastColumn="0"/>
            <w:tcW w:w="2831" w:type="dxa"/>
            <w:vAlign w:val="center"/>
          </w:tcPr>
          <w:p w14:paraId="05DF0DED" w14:textId="77777777" w:rsidR="005E3B42" w:rsidRPr="005E3B42" w:rsidRDefault="005E3B42" w:rsidP="00455952">
            <w:pPr>
              <w:keepNext/>
              <w:keepLines/>
              <w:jc w:val="left"/>
              <w:rPr>
                <w:sz w:val="22"/>
                <w:szCs w:val="22"/>
              </w:rPr>
            </w:pPr>
            <w:r w:rsidRPr="005E3B42">
              <w:rPr>
                <w:sz w:val="22"/>
                <w:szCs w:val="22"/>
              </w:rPr>
              <w:t>Zwei Autor*innen</w:t>
            </w:r>
          </w:p>
        </w:tc>
        <w:tc>
          <w:tcPr>
            <w:tcW w:w="2831" w:type="dxa"/>
            <w:vAlign w:val="center"/>
          </w:tcPr>
          <w:p w14:paraId="5925DF6A" w14:textId="77777777" w:rsidR="005E3B42" w:rsidRPr="005E3B42" w:rsidRDefault="005C5108" w:rsidP="00455952">
            <w:pPr>
              <w:keepNext/>
              <w:keepLines/>
              <w:jc w:val="left"/>
              <w:cnfStyle w:val="000000000000" w:firstRow="0" w:lastRow="0" w:firstColumn="0" w:lastColumn="0" w:oddVBand="0" w:evenVBand="0" w:oddHBand="0" w:evenHBand="0" w:firstRowFirstColumn="0" w:firstRowLastColumn="0" w:lastRowFirstColumn="0" w:lastRowLastColumn="0"/>
              <w:rPr>
                <w:sz w:val="22"/>
                <w:szCs w:val="22"/>
              </w:rPr>
            </w:pPr>
            <w:r>
              <w:rPr>
                <w:sz w:val="22"/>
                <w:szCs w:val="22"/>
              </w:rPr>
              <w:t>(Soh &amp; Markus, 1995)</w:t>
            </w:r>
          </w:p>
        </w:tc>
        <w:tc>
          <w:tcPr>
            <w:tcW w:w="2832" w:type="dxa"/>
            <w:vAlign w:val="center"/>
          </w:tcPr>
          <w:p w14:paraId="1CF8C6B1" w14:textId="77777777" w:rsidR="005E3B42" w:rsidRPr="005E3B42" w:rsidRDefault="005C5108" w:rsidP="00455952">
            <w:pPr>
              <w:keepNext/>
              <w:keepLines/>
              <w:jc w:val="left"/>
              <w:cnfStyle w:val="000000000000" w:firstRow="0" w:lastRow="0" w:firstColumn="0" w:lastColumn="0" w:oddVBand="0" w:evenVBand="0" w:oddHBand="0" w:evenHBand="0" w:firstRowFirstColumn="0" w:firstRowLastColumn="0" w:lastRowFirstColumn="0" w:lastRowLastColumn="0"/>
              <w:rPr>
                <w:sz w:val="22"/>
                <w:szCs w:val="22"/>
              </w:rPr>
            </w:pPr>
            <w:r>
              <w:rPr>
                <w:sz w:val="22"/>
                <w:szCs w:val="22"/>
              </w:rPr>
              <w:t>Soh und Markus (1995)</w:t>
            </w:r>
          </w:p>
        </w:tc>
      </w:tr>
      <w:tr w:rsidR="005E3B42" w:rsidRPr="005E3B42" w14:paraId="3AD3D2F9" w14:textId="77777777" w:rsidTr="00455952">
        <w:trPr>
          <w:cantSplit/>
          <w:trHeight w:val="567"/>
        </w:trPr>
        <w:tc>
          <w:tcPr>
            <w:cnfStyle w:val="001000000000" w:firstRow="0" w:lastRow="0" w:firstColumn="1" w:lastColumn="0" w:oddVBand="0" w:evenVBand="0" w:oddHBand="0" w:evenHBand="0" w:firstRowFirstColumn="0" w:firstRowLastColumn="0" w:lastRowFirstColumn="0" w:lastRowLastColumn="0"/>
            <w:tcW w:w="2831" w:type="dxa"/>
            <w:vAlign w:val="center"/>
          </w:tcPr>
          <w:p w14:paraId="71C30809" w14:textId="77777777" w:rsidR="005E3B42" w:rsidRPr="005E3B42" w:rsidRDefault="005E3B42" w:rsidP="00455952">
            <w:pPr>
              <w:keepNext/>
              <w:keepLines/>
              <w:jc w:val="left"/>
              <w:rPr>
                <w:sz w:val="22"/>
                <w:szCs w:val="22"/>
              </w:rPr>
            </w:pPr>
            <w:r w:rsidRPr="005E3B42">
              <w:rPr>
                <w:sz w:val="22"/>
                <w:szCs w:val="22"/>
              </w:rPr>
              <w:t>Drei oder mehr Autor*innen</w:t>
            </w:r>
          </w:p>
        </w:tc>
        <w:tc>
          <w:tcPr>
            <w:tcW w:w="2831" w:type="dxa"/>
            <w:vAlign w:val="center"/>
          </w:tcPr>
          <w:p w14:paraId="62183435" w14:textId="77777777" w:rsidR="005E3B42" w:rsidRPr="005E3B42" w:rsidRDefault="007131A6" w:rsidP="00455952">
            <w:pPr>
              <w:keepNext/>
              <w:keepLines/>
              <w:jc w:val="left"/>
              <w:cnfStyle w:val="000000000000" w:firstRow="0" w:lastRow="0" w:firstColumn="0" w:lastColumn="0" w:oddVBand="0" w:evenVBand="0" w:oddHBand="0" w:evenHBand="0" w:firstRowFirstColumn="0" w:firstRowLastColumn="0" w:lastRowFirstColumn="0" w:lastRowLastColumn="0"/>
              <w:rPr>
                <w:sz w:val="22"/>
                <w:szCs w:val="22"/>
              </w:rPr>
            </w:pPr>
            <w:r>
              <w:rPr>
                <w:sz w:val="22"/>
                <w:szCs w:val="22"/>
              </w:rPr>
              <w:t>(Sidorova et al., 2008)</w:t>
            </w:r>
          </w:p>
        </w:tc>
        <w:tc>
          <w:tcPr>
            <w:tcW w:w="2832" w:type="dxa"/>
            <w:vAlign w:val="center"/>
          </w:tcPr>
          <w:p w14:paraId="5597C7AB" w14:textId="77777777" w:rsidR="005E3B42" w:rsidRPr="005E3B42" w:rsidRDefault="007131A6" w:rsidP="00455952">
            <w:pPr>
              <w:keepNext/>
              <w:keepLines/>
              <w:jc w:val="left"/>
              <w:cnfStyle w:val="000000000000" w:firstRow="0" w:lastRow="0" w:firstColumn="0" w:lastColumn="0" w:oddVBand="0" w:evenVBand="0" w:oddHBand="0" w:evenHBand="0" w:firstRowFirstColumn="0" w:firstRowLastColumn="0" w:lastRowFirstColumn="0" w:lastRowLastColumn="0"/>
              <w:rPr>
                <w:sz w:val="22"/>
                <w:szCs w:val="22"/>
              </w:rPr>
            </w:pPr>
            <w:r>
              <w:rPr>
                <w:sz w:val="22"/>
                <w:szCs w:val="22"/>
              </w:rPr>
              <w:t>Sidorova et al. (2008)</w:t>
            </w:r>
          </w:p>
        </w:tc>
      </w:tr>
      <w:tr w:rsidR="005E3B42" w:rsidRPr="005E3B42" w14:paraId="5CB46789" w14:textId="77777777" w:rsidTr="00455952">
        <w:trPr>
          <w:cantSplit/>
          <w:trHeight w:val="567"/>
        </w:trPr>
        <w:tc>
          <w:tcPr>
            <w:cnfStyle w:val="001000000000" w:firstRow="0" w:lastRow="0" w:firstColumn="1" w:lastColumn="0" w:oddVBand="0" w:evenVBand="0" w:oddHBand="0" w:evenHBand="0" w:firstRowFirstColumn="0" w:firstRowLastColumn="0" w:lastRowFirstColumn="0" w:lastRowLastColumn="0"/>
            <w:tcW w:w="2831" w:type="dxa"/>
            <w:vAlign w:val="center"/>
          </w:tcPr>
          <w:p w14:paraId="6B516ADA" w14:textId="77777777" w:rsidR="005E3B42" w:rsidRPr="005E3B42" w:rsidRDefault="005E3B42" w:rsidP="00455952">
            <w:pPr>
              <w:keepNext/>
              <w:keepLines/>
              <w:jc w:val="left"/>
              <w:rPr>
                <w:b w:val="0"/>
                <w:bCs w:val="0"/>
                <w:sz w:val="22"/>
                <w:szCs w:val="22"/>
              </w:rPr>
            </w:pPr>
            <w:r w:rsidRPr="005E3B42">
              <w:rPr>
                <w:sz w:val="22"/>
                <w:szCs w:val="22"/>
              </w:rPr>
              <w:t>Institutioneller Autor</w:t>
            </w:r>
          </w:p>
        </w:tc>
        <w:tc>
          <w:tcPr>
            <w:tcW w:w="2831" w:type="dxa"/>
            <w:vAlign w:val="center"/>
          </w:tcPr>
          <w:p w14:paraId="2D7D2994" w14:textId="77777777" w:rsidR="005E3B42" w:rsidRPr="005E3B42" w:rsidRDefault="005E3B42" w:rsidP="00455952">
            <w:pPr>
              <w:keepNext/>
              <w:keepLines/>
              <w:jc w:val="left"/>
              <w:cnfStyle w:val="000000000000" w:firstRow="0" w:lastRow="0" w:firstColumn="0" w:lastColumn="0" w:oddVBand="0" w:evenVBand="0" w:oddHBand="0" w:evenHBand="0" w:firstRowFirstColumn="0" w:firstRowLastColumn="0" w:lastRowFirstColumn="0" w:lastRowLastColumn="0"/>
              <w:rPr>
                <w:sz w:val="22"/>
                <w:szCs w:val="22"/>
              </w:rPr>
            </w:pPr>
            <w:r>
              <w:rPr>
                <w:sz w:val="22"/>
                <w:szCs w:val="22"/>
              </w:rPr>
              <w:t>(APA, 2019)</w:t>
            </w:r>
          </w:p>
        </w:tc>
        <w:tc>
          <w:tcPr>
            <w:tcW w:w="2832" w:type="dxa"/>
            <w:vAlign w:val="center"/>
          </w:tcPr>
          <w:p w14:paraId="35B0DA53" w14:textId="77777777" w:rsidR="005E3B42" w:rsidRPr="005E3B42" w:rsidRDefault="005E3B42" w:rsidP="00455952">
            <w:pPr>
              <w:keepNext/>
              <w:keepLines/>
              <w:jc w:val="left"/>
              <w:cnfStyle w:val="000000000000" w:firstRow="0" w:lastRow="0" w:firstColumn="0" w:lastColumn="0" w:oddVBand="0" w:evenVBand="0" w:oddHBand="0" w:evenHBand="0" w:firstRowFirstColumn="0" w:firstRowLastColumn="0" w:lastRowFirstColumn="0" w:lastRowLastColumn="0"/>
              <w:rPr>
                <w:sz w:val="22"/>
                <w:szCs w:val="22"/>
              </w:rPr>
            </w:pPr>
            <w:r>
              <w:rPr>
                <w:sz w:val="22"/>
                <w:szCs w:val="22"/>
              </w:rPr>
              <w:t>APA (2019)</w:t>
            </w:r>
          </w:p>
        </w:tc>
      </w:tr>
    </w:tbl>
    <w:p w14:paraId="0FF4D441" w14:textId="77777777" w:rsidR="007C559F" w:rsidRDefault="007C559F" w:rsidP="00217F04"/>
    <w:p w14:paraId="3E7F8127" w14:textId="77777777" w:rsidR="00821E5E" w:rsidRDefault="0033701F" w:rsidP="00217F04">
      <w:r>
        <w:t xml:space="preserve">Falls sich </w:t>
      </w:r>
      <w:r w:rsidR="00821E5E">
        <w:t>I</w:t>
      </w:r>
      <w:r>
        <w:t xml:space="preserve">hr Zitat auf eine spezifische Stelle in der Quelle bezieht, müssen Sie diese Stelle nach </w:t>
      </w:r>
      <w:r w:rsidR="004703BD">
        <w:t>der Jahresangabe</w:t>
      </w:r>
      <w:r>
        <w:t xml:space="preserve"> und abgetrennt mit einem Komma zusätzlich spezifizieren. Dies ist in jedem Fall für alle direkten Zitate erforderlich</w:t>
      </w:r>
      <w:r w:rsidR="00821E5E">
        <w:t>, die Sie allerdings nur sehr dosiert verwenden sollten</w:t>
      </w:r>
      <w:r>
        <w:t>. Direkte Zitate sind zusätzlich in Anführungszeichen zu setzen. Die Spezifikation der Textstelle besteht in der Regel aus einer Seitenangabe, kann aber auch Bezug auf ganz</w:t>
      </w:r>
      <w:r w:rsidR="00681FF5">
        <w:t>e</w:t>
      </w:r>
      <w:r>
        <w:t xml:space="preserve"> Kapitel oder eine Tabelle nehmen.</w:t>
      </w:r>
      <w:r w:rsidR="00681FF5">
        <w:t xml:space="preserve"> </w:t>
      </w:r>
      <w:r w:rsidR="00821E5E">
        <w:t>Für weitere Erläuterungen</w:t>
      </w:r>
      <w:r w:rsidR="00681FF5">
        <w:t xml:space="preserve"> und Beispiele hierzu sowie zu </w:t>
      </w:r>
      <w:r w:rsidR="00821E5E">
        <w:t xml:space="preserve">Spezialfällen </w:t>
      </w:r>
      <w:r w:rsidR="00681FF5">
        <w:t>der Zitation im Text</w:t>
      </w:r>
      <w:r w:rsidR="00821E5E">
        <w:t xml:space="preserve"> besuchen Sie bitte die </w:t>
      </w:r>
      <w:hyperlink r:id="rId16" w:history="1">
        <w:r w:rsidR="00821E5E" w:rsidRPr="00821E5E">
          <w:rPr>
            <w:rStyle w:val="Hyperlink"/>
          </w:rPr>
          <w:t>Webseite</w:t>
        </w:r>
        <w:r w:rsidR="008C6A2B">
          <w:rPr>
            <w:rStyle w:val="Hyperlink"/>
          </w:rPr>
          <w:t>n</w:t>
        </w:r>
        <w:r w:rsidR="00821E5E" w:rsidRPr="00821E5E">
          <w:rPr>
            <w:rStyle w:val="Hyperlink"/>
          </w:rPr>
          <w:t xml:space="preserve"> der APA zum Thema Zitationen im Text</w:t>
        </w:r>
      </w:hyperlink>
      <w:r w:rsidR="00821E5E">
        <w:t>.</w:t>
      </w:r>
    </w:p>
    <w:p w14:paraId="3C8A9035" w14:textId="77777777" w:rsidR="00681FF5" w:rsidRDefault="00E956B9" w:rsidP="00681FF5">
      <w:pPr>
        <w:pStyle w:val="berschrift2"/>
      </w:pPr>
      <w:bookmarkStart w:id="29" w:name="_Toc118824299"/>
      <w:r>
        <w:t xml:space="preserve">Das </w:t>
      </w:r>
      <w:r w:rsidR="00681FF5">
        <w:t>Literaturverzeichnis</w:t>
      </w:r>
      <w:bookmarkEnd w:id="29"/>
    </w:p>
    <w:p w14:paraId="2ACB0F55" w14:textId="77777777" w:rsidR="00681FF5" w:rsidRDefault="00681FF5" w:rsidP="00681FF5">
      <w:r>
        <w:t>Das Literaturverzeichnis der Arbeit muss alle im Text zitierten Quellen enthalten. Im Gegenzug müssen Sie alle im Literaturverzeichnis aufgeführten Quellen auch im Text zitieren. Dass das Literaturverzeichnis und die Zitationen im Text übereinstimmen, können Sie am einfachsten sicherstellen, indem Sie ein Literaturverwaltungsprogramm wie z. B. Citavi, Zotero oder EndNote verwenden.</w:t>
      </w:r>
      <w:r w:rsidR="008C6A2B">
        <w:t xml:space="preserve"> </w:t>
      </w:r>
    </w:p>
    <w:p w14:paraId="4B17EDB2" w14:textId="77777777" w:rsidR="00025658" w:rsidRPr="007131A6" w:rsidRDefault="00681FF5" w:rsidP="00025658">
      <w:r w:rsidRPr="00681FF5">
        <w:t xml:space="preserve">Der </w:t>
      </w:r>
      <w:r w:rsidRPr="00681FF5">
        <w:rPr>
          <w:rStyle w:val="Kursiv"/>
        </w:rPr>
        <w:t>APA Style (7</w:t>
      </w:r>
      <w:r w:rsidRPr="00681FF5">
        <w:rPr>
          <w:rStyle w:val="Kursiv"/>
          <w:vertAlign w:val="superscript"/>
        </w:rPr>
        <w:t>th</w:t>
      </w:r>
      <w:r w:rsidRPr="00681FF5">
        <w:rPr>
          <w:rStyle w:val="Kursiv"/>
        </w:rPr>
        <w:t xml:space="preserve"> ed.)</w:t>
      </w:r>
      <w:r w:rsidRPr="00681FF5">
        <w:t xml:space="preserve"> beinhaltet Formatierung</w:t>
      </w:r>
      <w:r w:rsidR="00CF48EE">
        <w:t>en</w:t>
      </w:r>
      <w:r>
        <w:t xml:space="preserve"> für </w:t>
      </w:r>
      <w:r w:rsidR="009D465C">
        <w:t>unterschiedliche Arten von Quellen im Literaturverzeichnis (z. B. Journalartikel, Bücher, Konferenz</w:t>
      </w:r>
      <w:r w:rsidR="00025658">
        <w:t>beiträge</w:t>
      </w:r>
      <w:r w:rsidR="009D465C">
        <w:t xml:space="preserve">). Diese Formatierungen sind in den meisten Literaturverwaltungsprogrammen enthalten, sodass diese das Literaturverzeichnis korrekt generieren können, sofern Sie alle notwendigen Daten hinterlegt haben. Ob dies der Fall ist, sollten Sie vor der Abgabe der Arbeit in jedem Fall prüfen und, falls notwendig, </w:t>
      </w:r>
      <w:r w:rsidR="001D3C78">
        <w:t xml:space="preserve">Daten ergänzen. Sollten trotz vollständiger und korrekter Datengrundlage einige Quellenangaben im Literaturverzeichnis nicht korrekt formatiert sein, passen Sie diese vor Abgabe der Arbeit </w:t>
      </w:r>
      <w:r w:rsidR="009D465C">
        <w:t>händisch</w:t>
      </w:r>
      <w:r w:rsidR="00230024">
        <w:t xml:space="preserve"> an</w:t>
      </w:r>
      <w:r w:rsidR="001D3C78">
        <w:t>.</w:t>
      </w:r>
      <w:r w:rsidR="00230024">
        <w:t xml:space="preserve"> </w:t>
      </w:r>
      <w:r w:rsidR="00F42C07">
        <w:t xml:space="preserve">Sofern die </w:t>
      </w:r>
      <w:r w:rsidR="00F42C07">
        <w:lastRenderedPageBreak/>
        <w:t xml:space="preserve">Formatvorlage des Literaturverzeichnisses von Ihrem Literaturverwaltungsprogramm vorgegeben wird, achten Sie bitte darauf, dass der Text im Literaturverzeichnis einen hängenden Einzug um 1,27 cm </w:t>
      </w:r>
      <w:r w:rsidR="00245F10">
        <w:t xml:space="preserve">und keinen Abstand zwischen Absätzen gleicher </w:t>
      </w:r>
      <w:r w:rsidR="00E956B9">
        <w:t xml:space="preserve">Formatierung </w:t>
      </w:r>
      <w:r w:rsidR="00F42C07">
        <w:t xml:space="preserve">hat. </w:t>
      </w:r>
      <w:r w:rsidR="00245F10">
        <w:t xml:space="preserve">Ansonsten sollte die Formatierung des Textes dem Standardtext entsprechen. Die Formatvorlage </w:t>
      </w:r>
      <w:r w:rsidR="00F42C07">
        <w:t xml:space="preserve">„Literaturverzeichnis“ </w:t>
      </w:r>
      <w:r w:rsidR="00245F10">
        <w:t>folgt diesen Vorgaben und kann optional verwendet werden</w:t>
      </w:r>
      <w:r w:rsidR="00F42C07">
        <w:t xml:space="preserve">. </w:t>
      </w:r>
      <w:r w:rsidR="00230024">
        <w:t>Im Folgenden finden Sie Beispiele für die Quellenangaben der wichtigsten Quellenarten.</w:t>
      </w:r>
    </w:p>
    <w:p w14:paraId="700699E1" w14:textId="77777777" w:rsidR="00230024" w:rsidRDefault="00230024" w:rsidP="007131A6">
      <w:pPr>
        <w:pStyle w:val="Zwischenberschrift"/>
      </w:pPr>
      <w:r>
        <w:t>Journalartikel</w:t>
      </w:r>
    </w:p>
    <w:p w14:paraId="484A533C" w14:textId="77777777" w:rsidR="005F7C8F" w:rsidRPr="00BF5174" w:rsidRDefault="005F7C8F" w:rsidP="00AD69D2">
      <w:pPr>
        <w:pStyle w:val="Literaturverzeichnis"/>
        <w:rPr>
          <w:lang w:val="en-US"/>
        </w:rPr>
      </w:pPr>
      <w:r w:rsidRPr="005F7C8F">
        <w:t>Autor</w:t>
      </w:r>
      <w:r>
        <w:t>*inn</w:t>
      </w:r>
      <w:r w:rsidRPr="005F7C8F">
        <w:t>en (Jahr). Titel des Jounal</w:t>
      </w:r>
      <w:r>
        <w:t>a</w:t>
      </w:r>
      <w:r w:rsidRPr="005F7C8F">
        <w:t xml:space="preserve">rtikels. </w:t>
      </w:r>
      <w:r w:rsidRPr="006C3DDC">
        <w:rPr>
          <w:i/>
          <w:iCs/>
        </w:rPr>
        <w:t>Titel des Journals</w:t>
      </w:r>
      <w:r w:rsidRPr="005F7C8F">
        <w:t xml:space="preserve">, </w:t>
      </w:r>
      <w:r w:rsidRPr="006C3DDC">
        <w:rPr>
          <w:i/>
          <w:iCs/>
        </w:rPr>
        <w:t>Jahrgang</w:t>
      </w:r>
      <w:r w:rsidRPr="005F7C8F">
        <w:t xml:space="preserve">(Ausgabe), Seiten. </w:t>
      </w:r>
      <w:r w:rsidR="00025658" w:rsidRPr="00BF5174">
        <w:rPr>
          <w:lang w:val="en-US"/>
        </w:rPr>
        <w:t>Digital Object Identifier (</w:t>
      </w:r>
      <w:r w:rsidRPr="00BF5174">
        <w:rPr>
          <w:lang w:val="en-US"/>
        </w:rPr>
        <w:t>DOI</w:t>
      </w:r>
      <w:r w:rsidR="00025658" w:rsidRPr="00BF5174">
        <w:rPr>
          <w:lang w:val="en-US"/>
        </w:rPr>
        <w:t>)</w:t>
      </w:r>
    </w:p>
    <w:p w14:paraId="6668006F" w14:textId="77777777" w:rsidR="00245F10" w:rsidRPr="00BF5174" w:rsidRDefault="00245F10" w:rsidP="00AD69D2">
      <w:pPr>
        <w:pStyle w:val="Literaturverzeichnis"/>
        <w:rPr>
          <w:lang w:val="en-US"/>
        </w:rPr>
      </w:pPr>
    </w:p>
    <w:p w14:paraId="3EE581C9" w14:textId="77777777" w:rsidR="00230024" w:rsidRPr="00BF5174" w:rsidRDefault="00403193" w:rsidP="00AD69D2">
      <w:pPr>
        <w:pStyle w:val="Literaturverzeichnis"/>
      </w:pPr>
      <w:r w:rsidRPr="00403193">
        <w:rPr>
          <w:lang w:val="en-US"/>
        </w:rPr>
        <w:t xml:space="preserve">Sidorova, A., Evangelopoulos, N., Valacich, J. S., &amp; Ramakrishnan, T. (2008). Uncovering the </w:t>
      </w:r>
      <w:r>
        <w:rPr>
          <w:lang w:val="en-US"/>
        </w:rPr>
        <w:t>I</w:t>
      </w:r>
      <w:r w:rsidRPr="00403193">
        <w:rPr>
          <w:lang w:val="en-US"/>
        </w:rPr>
        <w:t xml:space="preserve">ntellectual </w:t>
      </w:r>
      <w:r>
        <w:rPr>
          <w:lang w:val="en-US"/>
        </w:rPr>
        <w:t>C</w:t>
      </w:r>
      <w:r w:rsidRPr="00403193">
        <w:rPr>
          <w:lang w:val="en-US"/>
        </w:rPr>
        <w:t xml:space="preserve">ore of the </w:t>
      </w:r>
      <w:r>
        <w:rPr>
          <w:lang w:val="en-US"/>
        </w:rPr>
        <w:t>I</w:t>
      </w:r>
      <w:r w:rsidRPr="00403193">
        <w:rPr>
          <w:lang w:val="en-US"/>
        </w:rPr>
        <w:t xml:space="preserve">nformation Systems </w:t>
      </w:r>
      <w:r>
        <w:rPr>
          <w:lang w:val="en-US"/>
        </w:rPr>
        <w:t>D</w:t>
      </w:r>
      <w:r w:rsidRPr="00403193">
        <w:rPr>
          <w:lang w:val="en-US"/>
        </w:rPr>
        <w:t xml:space="preserve">iscipline. </w:t>
      </w:r>
      <w:r w:rsidRPr="00403193">
        <w:rPr>
          <w:i/>
          <w:iCs/>
          <w:lang w:val="en-US"/>
        </w:rPr>
        <w:t>MIS Quarterly</w:t>
      </w:r>
      <w:r w:rsidRPr="00403193">
        <w:rPr>
          <w:lang w:val="en-US"/>
        </w:rPr>
        <w:t xml:space="preserve">, </w:t>
      </w:r>
      <w:r w:rsidRPr="00403193">
        <w:rPr>
          <w:i/>
          <w:iCs/>
          <w:lang w:val="en-US"/>
        </w:rPr>
        <w:t>32</w:t>
      </w:r>
      <w:r w:rsidRPr="00403193">
        <w:rPr>
          <w:lang w:val="en-US"/>
        </w:rPr>
        <w:t xml:space="preserve">(3), 467-482. </w:t>
      </w:r>
      <w:hyperlink r:id="rId17" w:history="1">
        <w:r w:rsidRPr="00BF5174">
          <w:rPr>
            <w:rStyle w:val="Hyperlink"/>
          </w:rPr>
          <w:t>https://doi.org/10.2307/25148852</w:t>
        </w:r>
      </w:hyperlink>
    </w:p>
    <w:p w14:paraId="05B0BF3C" w14:textId="77777777" w:rsidR="00245F10" w:rsidRPr="00BF5174" w:rsidRDefault="00245F10" w:rsidP="00AD69D2">
      <w:pPr>
        <w:pStyle w:val="Literaturverzeichnis"/>
      </w:pPr>
    </w:p>
    <w:p w14:paraId="68A511A6" w14:textId="77777777" w:rsidR="006C3DDC" w:rsidRPr="006C3DDC" w:rsidRDefault="006C3DDC" w:rsidP="007131A6">
      <w:pPr>
        <w:pStyle w:val="Zwischenberschrift"/>
      </w:pPr>
      <w:r w:rsidRPr="006C3DDC">
        <w:t>Konferenzbeitrag</w:t>
      </w:r>
    </w:p>
    <w:p w14:paraId="1FA2F7A1" w14:textId="77777777" w:rsidR="006C3DDC" w:rsidRPr="000D6F33" w:rsidRDefault="006C3DDC" w:rsidP="006C3DDC">
      <w:pPr>
        <w:pStyle w:val="Literaturverzeichnis"/>
        <w:rPr>
          <w:lang w:val="en-US"/>
        </w:rPr>
      </w:pPr>
      <w:r w:rsidRPr="005F7C8F">
        <w:t>Autor</w:t>
      </w:r>
      <w:r>
        <w:t>*inn</w:t>
      </w:r>
      <w:r w:rsidRPr="005F7C8F">
        <w:t>en (Jahr</w:t>
      </w:r>
      <w:r>
        <w:t>, Datum der Konferenz</w:t>
      </w:r>
      <w:r w:rsidRPr="005F7C8F">
        <w:t xml:space="preserve">). </w:t>
      </w:r>
      <w:r w:rsidRPr="006C3DDC">
        <w:rPr>
          <w:i/>
          <w:iCs/>
        </w:rPr>
        <w:t>Titel des Konferenzbeitrags</w:t>
      </w:r>
      <w:r w:rsidRPr="005F7C8F">
        <w:t xml:space="preserve">. </w:t>
      </w:r>
      <w:r w:rsidR="00356BA4">
        <w:t>Name der Konferenz</w:t>
      </w:r>
      <w:r w:rsidRPr="005F7C8F">
        <w:t xml:space="preserve">, </w:t>
      </w:r>
      <w:r w:rsidR="00356BA4">
        <w:t>Konferenzort, Konferenzland</w:t>
      </w:r>
      <w:r w:rsidRPr="005F7C8F">
        <w:t>.</w:t>
      </w:r>
      <w:r w:rsidR="00356BA4">
        <w:t xml:space="preserve"> </w:t>
      </w:r>
      <w:r w:rsidR="00356BA4" w:rsidRPr="000D6F33">
        <w:rPr>
          <w:lang w:val="en-US"/>
        </w:rPr>
        <w:t xml:space="preserve">DOI oder </w:t>
      </w:r>
      <w:r w:rsidR="005C5108" w:rsidRPr="000D6F33">
        <w:rPr>
          <w:lang w:val="en-US"/>
        </w:rPr>
        <w:t>URL</w:t>
      </w:r>
    </w:p>
    <w:p w14:paraId="4A02ABA9" w14:textId="77777777" w:rsidR="00245F10" w:rsidRPr="000D6F33" w:rsidRDefault="00245F10" w:rsidP="006C3DDC">
      <w:pPr>
        <w:pStyle w:val="Literaturverzeichnis"/>
        <w:rPr>
          <w:lang w:val="en-US"/>
        </w:rPr>
      </w:pPr>
    </w:p>
    <w:p w14:paraId="638059DE" w14:textId="77777777" w:rsidR="006C3DDC" w:rsidRPr="00BF5174" w:rsidRDefault="00356BA4" w:rsidP="00356BA4">
      <w:pPr>
        <w:pStyle w:val="Literaturverzeichnis"/>
      </w:pPr>
      <w:r w:rsidRPr="000D6F33">
        <w:rPr>
          <w:lang w:val="en-US"/>
        </w:rPr>
        <w:t xml:space="preserve">Soh, C., &amp; Markus, M. L. (1995, </w:t>
      </w:r>
      <w:r w:rsidR="005C5108" w:rsidRPr="000D6F33">
        <w:rPr>
          <w:lang w:val="en-US"/>
        </w:rPr>
        <w:t>10.-13. Dezember</w:t>
      </w:r>
      <w:r w:rsidRPr="000D6F33">
        <w:rPr>
          <w:lang w:val="en-US"/>
        </w:rPr>
        <w:t xml:space="preserve">). </w:t>
      </w:r>
      <w:r w:rsidRPr="00356BA4">
        <w:rPr>
          <w:i/>
          <w:iCs/>
          <w:lang w:val="en-US"/>
        </w:rPr>
        <w:t>How IT Creates Business Value: A Process Theory Synthesis</w:t>
      </w:r>
      <w:r w:rsidR="005C5108">
        <w:rPr>
          <w:lang w:val="en-US"/>
        </w:rPr>
        <w:t xml:space="preserve">. </w:t>
      </w:r>
      <w:r w:rsidRPr="00BF5174">
        <w:t>16</w:t>
      </w:r>
      <w:r w:rsidRPr="00BF5174">
        <w:rPr>
          <w:vertAlign w:val="superscript"/>
        </w:rPr>
        <w:t>th</w:t>
      </w:r>
      <w:r w:rsidR="009F4EB4" w:rsidRPr="00BF5174">
        <w:t xml:space="preserve"> </w:t>
      </w:r>
      <w:r w:rsidRPr="00BF5174">
        <w:t xml:space="preserve">International Conference on Information Systems, Amsterdam, </w:t>
      </w:r>
      <w:r w:rsidR="005C5108" w:rsidRPr="00BF5174">
        <w:t>Niederlande</w:t>
      </w:r>
      <w:r w:rsidRPr="00BF5174">
        <w:t xml:space="preserve">. </w:t>
      </w:r>
      <w:hyperlink r:id="rId18" w:history="1">
        <w:r w:rsidRPr="00BF5174">
          <w:rPr>
            <w:rStyle w:val="Hyperlink"/>
          </w:rPr>
          <w:t>http://aisel.aisnet.org/icis1995/4</w:t>
        </w:r>
      </w:hyperlink>
    </w:p>
    <w:p w14:paraId="4E0493EE" w14:textId="77777777" w:rsidR="00245F10" w:rsidRPr="00BF5174" w:rsidRDefault="00245F10" w:rsidP="00356BA4">
      <w:pPr>
        <w:pStyle w:val="Literaturverzeichnis"/>
      </w:pPr>
    </w:p>
    <w:p w14:paraId="20ABFC16" w14:textId="77777777" w:rsidR="005F7C8F" w:rsidRPr="00BF5174" w:rsidRDefault="007131A6" w:rsidP="007131A6">
      <w:pPr>
        <w:pStyle w:val="Zwischenberschrift"/>
      </w:pPr>
      <w:r w:rsidRPr="00BF5174">
        <w:t>Buch</w:t>
      </w:r>
    </w:p>
    <w:p w14:paraId="00F29DAE" w14:textId="77777777" w:rsidR="007131A6" w:rsidRPr="00BF5174" w:rsidRDefault="007131A6" w:rsidP="007131A6">
      <w:pPr>
        <w:pStyle w:val="Literaturverzeichnis"/>
        <w:rPr>
          <w:lang w:val="en-US"/>
        </w:rPr>
      </w:pPr>
      <w:r w:rsidRPr="007131A6">
        <w:t>Autor</w:t>
      </w:r>
      <w:r>
        <w:t>*innen</w:t>
      </w:r>
      <w:r w:rsidRPr="007131A6">
        <w:t xml:space="preserve"> (Jahr). </w:t>
      </w:r>
      <w:r w:rsidRPr="006C3DDC">
        <w:rPr>
          <w:i/>
          <w:iCs/>
        </w:rPr>
        <w:t>Titel des Buches</w:t>
      </w:r>
      <w:r>
        <w:t xml:space="preserve"> </w:t>
      </w:r>
      <w:r w:rsidRPr="007131A6">
        <w:t>(</w:t>
      </w:r>
      <w:r>
        <w:t>Ausgabe</w:t>
      </w:r>
      <w:r w:rsidRPr="007131A6">
        <w:t>).</w:t>
      </w:r>
      <w:r>
        <w:t xml:space="preserve"> </w:t>
      </w:r>
      <w:r w:rsidRPr="00BF5174">
        <w:rPr>
          <w:lang w:val="en-US"/>
        </w:rPr>
        <w:t>Verlag. DOI</w:t>
      </w:r>
    </w:p>
    <w:p w14:paraId="7697CCD6" w14:textId="77777777" w:rsidR="00245F10" w:rsidRPr="00BF5174" w:rsidRDefault="00245F10" w:rsidP="007131A6">
      <w:pPr>
        <w:pStyle w:val="Literaturverzeichnis"/>
        <w:rPr>
          <w:lang w:val="en-US"/>
        </w:rPr>
      </w:pPr>
    </w:p>
    <w:p w14:paraId="389A2987" w14:textId="77777777" w:rsidR="007131A6" w:rsidRPr="00BF5174" w:rsidRDefault="007131A6" w:rsidP="007131A6">
      <w:pPr>
        <w:pStyle w:val="Literaturverzeichnis"/>
      </w:pPr>
      <w:r w:rsidRPr="00BF5174">
        <w:rPr>
          <w:lang w:val="en-US"/>
        </w:rPr>
        <w:t xml:space="preserve">Recker, J. (2021). </w:t>
      </w:r>
      <w:r w:rsidRPr="006C3DDC">
        <w:rPr>
          <w:i/>
          <w:iCs/>
          <w:lang w:val="en-US"/>
        </w:rPr>
        <w:t>Scientific Research in Information Systems: A Beginner’s Guide</w:t>
      </w:r>
      <w:r>
        <w:rPr>
          <w:lang w:val="en-US"/>
        </w:rPr>
        <w:t xml:space="preserve"> (2. </w:t>
      </w:r>
      <w:r w:rsidRPr="00BF5174">
        <w:t xml:space="preserve">Ausg.). Springer. </w:t>
      </w:r>
      <w:hyperlink r:id="rId19" w:history="1">
        <w:r w:rsidRPr="007675BA">
          <w:rPr>
            <w:rStyle w:val="Hyperlink"/>
          </w:rPr>
          <w:t>https://doi.org/10.1007/978-3-030-85436-2</w:t>
        </w:r>
      </w:hyperlink>
    </w:p>
    <w:p w14:paraId="0D37E1C2" w14:textId="77777777" w:rsidR="00245F10" w:rsidRPr="007675BA" w:rsidRDefault="00245F10" w:rsidP="007131A6">
      <w:pPr>
        <w:pStyle w:val="Literaturverzeichnis"/>
      </w:pPr>
    </w:p>
    <w:p w14:paraId="33DC8E6B" w14:textId="77777777" w:rsidR="00025658" w:rsidRDefault="007675BA" w:rsidP="009F4EB4">
      <w:pPr>
        <w:pStyle w:val="Zwischenberschrift"/>
      </w:pPr>
      <w:r>
        <w:lastRenderedPageBreak/>
        <w:t>Sammelbandbeitrag</w:t>
      </w:r>
    </w:p>
    <w:p w14:paraId="2F506887" w14:textId="77777777" w:rsidR="007675BA" w:rsidRDefault="007675BA" w:rsidP="009F4EB4">
      <w:pPr>
        <w:pStyle w:val="Literaturverzeichnis"/>
      </w:pPr>
      <w:r w:rsidRPr="007675BA">
        <w:t>Autor</w:t>
      </w:r>
      <w:r>
        <w:t>*innen</w:t>
      </w:r>
      <w:r w:rsidRPr="007675BA">
        <w:t xml:space="preserve"> (Jahr). Titel des </w:t>
      </w:r>
      <w:r w:rsidR="009F4EB4">
        <w:t>Sammelbandbeitrags</w:t>
      </w:r>
      <w:r w:rsidRPr="007675BA">
        <w:t>.</w:t>
      </w:r>
      <w:r>
        <w:t xml:space="preserve"> </w:t>
      </w:r>
      <w:r w:rsidRPr="007675BA">
        <w:t>In Editor</w:t>
      </w:r>
      <w:r>
        <w:t>*innen (Hrsg.)</w:t>
      </w:r>
      <w:r w:rsidRPr="007675BA">
        <w:t>,</w:t>
      </w:r>
      <w:r w:rsidR="009F4EB4">
        <w:t xml:space="preserve"> </w:t>
      </w:r>
      <w:r w:rsidRPr="009F4EB4">
        <w:rPr>
          <w:i/>
          <w:iCs/>
        </w:rPr>
        <w:t xml:space="preserve">Titel des </w:t>
      </w:r>
      <w:r w:rsidR="009F4EB4" w:rsidRPr="009F4EB4">
        <w:rPr>
          <w:i/>
          <w:iCs/>
        </w:rPr>
        <w:t>Sammelbands</w:t>
      </w:r>
      <w:r w:rsidRPr="007675BA">
        <w:t xml:space="preserve"> (</w:t>
      </w:r>
      <w:r w:rsidR="009F4EB4">
        <w:t>S. Seiten</w:t>
      </w:r>
      <w:r w:rsidRPr="007675BA">
        <w:t>).</w:t>
      </w:r>
      <w:r>
        <w:t xml:space="preserve"> </w:t>
      </w:r>
      <w:r w:rsidRPr="007675BA">
        <w:t>Verlag.</w:t>
      </w:r>
      <w:r w:rsidR="009F4EB4">
        <w:t xml:space="preserve"> DOI</w:t>
      </w:r>
    </w:p>
    <w:p w14:paraId="3AC6CBB9" w14:textId="77777777" w:rsidR="00245F10" w:rsidRDefault="00245F10" w:rsidP="009F4EB4">
      <w:pPr>
        <w:pStyle w:val="Literaturverzeichnis"/>
      </w:pPr>
    </w:p>
    <w:p w14:paraId="77825963" w14:textId="77777777" w:rsidR="000B3888" w:rsidRDefault="009F4EB4" w:rsidP="009F4EB4">
      <w:pPr>
        <w:pStyle w:val="Literaturverzeichnis"/>
      </w:pPr>
      <w:r w:rsidRPr="009F4EB4">
        <w:t>Höld, R. (2007). Zur Transkription von Audiodaten. In R. Buber &amp; H. Holzmüller (</w:t>
      </w:r>
      <w:r>
        <w:t>Hrsg</w:t>
      </w:r>
      <w:r w:rsidRPr="009F4EB4">
        <w:t xml:space="preserve">.), </w:t>
      </w:r>
      <w:r w:rsidRPr="009F4EB4">
        <w:rPr>
          <w:i/>
          <w:iCs/>
        </w:rPr>
        <w:t>Qualitative Marktforschung</w:t>
      </w:r>
      <w:r w:rsidRPr="009F4EB4">
        <w:t xml:space="preserve"> (</w:t>
      </w:r>
      <w:r>
        <w:t>S</w:t>
      </w:r>
      <w:r w:rsidRPr="009F4EB4">
        <w:t>.</w:t>
      </w:r>
      <w:r>
        <w:t> </w:t>
      </w:r>
      <w:r w:rsidRPr="009F4EB4">
        <w:t xml:space="preserve">655-668). Gabler. </w:t>
      </w:r>
      <w:hyperlink r:id="rId20" w:history="1">
        <w:r w:rsidRPr="00EC2BA9">
          <w:rPr>
            <w:rStyle w:val="Hyperlink"/>
          </w:rPr>
          <w:t>https://doi.org/10.1007/978-3-8349-9258-1_41</w:t>
        </w:r>
      </w:hyperlink>
    </w:p>
    <w:p w14:paraId="5EAC1B5B" w14:textId="77777777" w:rsidR="00245F10" w:rsidRDefault="00245F10" w:rsidP="009F4EB4">
      <w:pPr>
        <w:pStyle w:val="Literaturverzeichnis"/>
      </w:pPr>
    </w:p>
    <w:p w14:paraId="0BA25D96" w14:textId="77777777" w:rsidR="009F4EB4" w:rsidRDefault="00B22676" w:rsidP="00B22676">
      <w:pPr>
        <w:pStyle w:val="Zwischenberschrift"/>
      </w:pPr>
      <w:r>
        <w:t>Webseite</w:t>
      </w:r>
    </w:p>
    <w:p w14:paraId="6EECE9B4" w14:textId="77777777" w:rsidR="002A5F04" w:rsidRPr="00BF5174" w:rsidRDefault="00B22676" w:rsidP="00946305">
      <w:pPr>
        <w:pStyle w:val="Literaturverzeichnis"/>
        <w:rPr>
          <w:lang w:val="en-US"/>
        </w:rPr>
      </w:pPr>
      <w:r>
        <w:t xml:space="preserve">Autor*innen (Jahr, Datum der Veröffentlichung). </w:t>
      </w:r>
      <w:r w:rsidRPr="003241E1">
        <w:rPr>
          <w:i/>
          <w:iCs/>
        </w:rPr>
        <w:t>Titel der Webseite</w:t>
      </w:r>
      <w:r>
        <w:t xml:space="preserve">. Name der Internetpräsenz. </w:t>
      </w:r>
      <w:r w:rsidRPr="00BF5174">
        <w:rPr>
          <w:lang w:val="en-US"/>
        </w:rPr>
        <w:t>URL</w:t>
      </w:r>
    </w:p>
    <w:p w14:paraId="11CE90A9" w14:textId="77777777" w:rsidR="00245F10" w:rsidRPr="00BF5174" w:rsidRDefault="00245F10" w:rsidP="00946305">
      <w:pPr>
        <w:pStyle w:val="Literaturverzeichnis"/>
        <w:rPr>
          <w:lang w:val="en-US"/>
        </w:rPr>
      </w:pPr>
    </w:p>
    <w:p w14:paraId="3C905705" w14:textId="77777777" w:rsidR="002A5F04" w:rsidRDefault="00946305" w:rsidP="00946305">
      <w:pPr>
        <w:pStyle w:val="Literaturverzeichnis"/>
        <w:rPr>
          <w:lang w:val="en-US"/>
        </w:rPr>
      </w:pPr>
      <w:r w:rsidRPr="00946305">
        <w:rPr>
          <w:lang w:val="en-US"/>
        </w:rPr>
        <w:t xml:space="preserve">American Psychological Association (2019, September). </w:t>
      </w:r>
      <w:r w:rsidRPr="003241E1">
        <w:rPr>
          <w:i/>
          <w:iCs/>
          <w:lang w:val="en-US"/>
        </w:rPr>
        <w:t>Author–Date Citation System</w:t>
      </w:r>
      <w:r>
        <w:rPr>
          <w:lang w:val="en-US"/>
        </w:rPr>
        <w:t xml:space="preserve">. </w:t>
      </w:r>
      <w:hyperlink r:id="rId21" w:history="1">
        <w:r w:rsidRPr="00EC2BA9">
          <w:rPr>
            <w:rStyle w:val="Hyperlink"/>
            <w:lang w:val="en-US"/>
          </w:rPr>
          <w:t>https://apastyle.apa.org/style-grammar-guidelines/citations/basic-principles/author-date</w:t>
        </w:r>
      </w:hyperlink>
      <w:r>
        <w:rPr>
          <w:rStyle w:val="Funotenzeichen"/>
          <w:lang w:val="en-US"/>
        </w:rPr>
        <w:footnoteReference w:id="1"/>
      </w:r>
    </w:p>
    <w:p w14:paraId="08673A6E" w14:textId="77777777" w:rsidR="00946305" w:rsidRPr="00946305" w:rsidRDefault="00946305" w:rsidP="009F4EB4">
      <w:pPr>
        <w:rPr>
          <w:lang w:val="en-US"/>
        </w:rPr>
      </w:pPr>
    </w:p>
    <w:p w14:paraId="7B3938BE" w14:textId="77777777" w:rsidR="00025658" w:rsidRDefault="00025658" w:rsidP="00025658">
      <w:r>
        <w:t>Bitte beachten Sie dazu folgende Anmerkungen:</w:t>
      </w:r>
    </w:p>
    <w:p w14:paraId="5D42C65C" w14:textId="77777777" w:rsidR="00025658" w:rsidRDefault="00025658" w:rsidP="00025658">
      <w:pPr>
        <w:pStyle w:val="Listenabsatz"/>
        <w:numPr>
          <w:ilvl w:val="0"/>
          <w:numId w:val="18"/>
        </w:numPr>
      </w:pPr>
      <w:r w:rsidRPr="007131A6">
        <w:t xml:space="preserve">Gemäß </w:t>
      </w:r>
      <w:r w:rsidRPr="007131A6">
        <w:rPr>
          <w:rStyle w:val="Kursiv"/>
        </w:rPr>
        <w:t>APA Style (7</w:t>
      </w:r>
      <w:r w:rsidRPr="007131A6">
        <w:rPr>
          <w:rStyle w:val="Kursiv"/>
          <w:vertAlign w:val="superscript"/>
        </w:rPr>
        <w:t>th</w:t>
      </w:r>
      <w:r w:rsidRPr="007131A6">
        <w:rPr>
          <w:rStyle w:val="Kursiv"/>
        </w:rPr>
        <w:t xml:space="preserve"> ed.)</w:t>
      </w:r>
      <w:r w:rsidRPr="007131A6">
        <w:t xml:space="preserve"> </w:t>
      </w:r>
      <w:r>
        <w:t>werden</w:t>
      </w:r>
      <w:r w:rsidRPr="007131A6">
        <w:t xml:space="preserve"> Titel von</w:t>
      </w:r>
      <w:r>
        <w:t xml:space="preserve"> Journalartikeln, Büchern, Konferenzbeiträgen, etc. im Literaturverzeichnis größtenteils klein geschrieben. Dies sieht in deutscher Sprache jedoch sehr ungewöhnlich aus, weshalb </w:t>
      </w:r>
      <w:r w:rsidR="005C5108">
        <w:t>Sie</w:t>
      </w:r>
      <w:r>
        <w:t xml:space="preserve"> für deutsche Titel auf die gängige Groß- und Kleinschreibung sowie für englische Titel auf die </w:t>
      </w:r>
      <w:hyperlink r:id="rId22" w:history="1">
        <w:r w:rsidRPr="00025658">
          <w:rPr>
            <w:rStyle w:val="Hyperlink"/>
          </w:rPr>
          <w:t>Title Case Capitalization</w:t>
        </w:r>
      </w:hyperlink>
      <w:r>
        <w:t xml:space="preserve"> zurückgreifen</w:t>
      </w:r>
      <w:r w:rsidR="005C5108">
        <w:t xml:space="preserve"> sollten</w:t>
      </w:r>
      <w:r>
        <w:t>.</w:t>
      </w:r>
    </w:p>
    <w:p w14:paraId="65C0A2A4" w14:textId="77777777" w:rsidR="00025658" w:rsidRDefault="00025658" w:rsidP="00025658">
      <w:pPr>
        <w:pStyle w:val="Listenabsatz"/>
        <w:numPr>
          <w:ilvl w:val="0"/>
          <w:numId w:val="18"/>
        </w:numPr>
      </w:pPr>
      <w:r>
        <w:t>Ein DOI ist nicht für alle Quellen</w:t>
      </w:r>
      <w:r w:rsidR="005C5108">
        <w:t xml:space="preserve">, </w:t>
      </w:r>
      <w:r>
        <w:t>insbesondere ältere</w:t>
      </w:r>
      <w:r w:rsidR="005C5108">
        <w:t>,</w:t>
      </w:r>
      <w:r>
        <w:t xml:space="preserve"> verfügbar. Sollten Sie kein DOI finden können, lassen Sie diese Angabe aus. Die Quellenangabe endet dann mit dem Punkt vor dem DOI.</w:t>
      </w:r>
    </w:p>
    <w:p w14:paraId="2A2C6B02" w14:textId="77777777" w:rsidR="005C5108" w:rsidRDefault="005C5108" w:rsidP="00025658">
      <w:pPr>
        <w:pStyle w:val="Listenabsatz"/>
        <w:numPr>
          <w:ilvl w:val="0"/>
          <w:numId w:val="18"/>
        </w:numPr>
      </w:pPr>
      <w:r>
        <w:t xml:space="preserve">Die meisten wissenschaftlichen Konferenzen veröffentlichen keine vollständigen Artikel, weswegen der </w:t>
      </w:r>
      <w:r w:rsidR="007675BA" w:rsidRPr="007131A6">
        <w:rPr>
          <w:rStyle w:val="Kursiv"/>
        </w:rPr>
        <w:t>APA Style (7</w:t>
      </w:r>
      <w:r w:rsidR="007675BA" w:rsidRPr="007131A6">
        <w:rPr>
          <w:rStyle w:val="Kursiv"/>
          <w:vertAlign w:val="superscript"/>
        </w:rPr>
        <w:t>th</w:t>
      </w:r>
      <w:r w:rsidR="007675BA" w:rsidRPr="007131A6">
        <w:rPr>
          <w:rStyle w:val="Kursiv"/>
        </w:rPr>
        <w:t xml:space="preserve"> ed.)</w:t>
      </w:r>
      <w:r>
        <w:t xml:space="preserve"> </w:t>
      </w:r>
      <w:r w:rsidR="007675BA">
        <w:t xml:space="preserve">Zitationen für </w:t>
      </w:r>
      <w:r w:rsidR="007675BA">
        <w:lastRenderedPageBreak/>
        <w:t>Konferenzpräsentationen und Abstracts anbietet. Die oben dargestellte Variante ist für die Publikation vollständiger Artikel auf Konferenzen angepasst. Sollte der Tagungsband einer Konferenz als Sammelband erschienen sein, können Sie einen Konferenzbeitrag daraus wie einen Sammelbandbeitrag zitieren.</w:t>
      </w:r>
    </w:p>
    <w:p w14:paraId="0512081E" w14:textId="77777777" w:rsidR="007675BA" w:rsidRDefault="007675BA" w:rsidP="00025658">
      <w:pPr>
        <w:pStyle w:val="Listenabsatz"/>
        <w:numPr>
          <w:ilvl w:val="0"/>
          <w:numId w:val="18"/>
        </w:numPr>
      </w:pPr>
      <w:r>
        <w:t>Einige Angaben, wie z. B. Seiten in Buchbeiträgen oder Daten in Konferenzen generieren Literaturverwaltungsprogramme üblicherweise in englischer Sprache. Falls nicht anders möglich, ändern Sie diese Angaben nach Fertig</w:t>
      </w:r>
      <w:r>
        <w:softHyphen/>
        <w:t>stellung des gesamten Literaturverzeichnisses händisch ab.</w:t>
      </w:r>
    </w:p>
    <w:p w14:paraId="1FCE18F4" w14:textId="77777777" w:rsidR="00946305" w:rsidRDefault="00946305" w:rsidP="001015DF">
      <w:pPr>
        <w:pStyle w:val="Listenabsatz"/>
        <w:numPr>
          <w:ilvl w:val="0"/>
          <w:numId w:val="18"/>
        </w:numPr>
      </w:pPr>
      <w:r>
        <w:t xml:space="preserve">Die hier dargestellten Beispiele können nur einen sehr kleinen Ausschnitt der Vorgaben des </w:t>
      </w:r>
      <w:r w:rsidRPr="007131A6">
        <w:rPr>
          <w:rStyle w:val="Kursiv"/>
        </w:rPr>
        <w:t>APA Style (7</w:t>
      </w:r>
      <w:r w:rsidRPr="008C6A2B">
        <w:rPr>
          <w:rStyle w:val="Kursiv"/>
          <w:vertAlign w:val="superscript"/>
        </w:rPr>
        <w:t>th</w:t>
      </w:r>
      <w:r w:rsidRPr="007131A6">
        <w:rPr>
          <w:rStyle w:val="Kursiv"/>
        </w:rPr>
        <w:t xml:space="preserve"> ed.)</w:t>
      </w:r>
      <w:r>
        <w:rPr>
          <w:rStyle w:val="Kursiv"/>
        </w:rPr>
        <w:t xml:space="preserve"> </w:t>
      </w:r>
      <w:r>
        <w:t>wiedergeben. Idealerweise erstellen Sie eine initiale Version Ihres Literaturverzeichnisses mittels eines Literaturverwaltungs</w:t>
      </w:r>
      <w:r>
        <w:softHyphen/>
        <w:t xml:space="preserve">programms und </w:t>
      </w:r>
      <w:r w:rsidR="008C6A2B">
        <w:t xml:space="preserve">formatieren Sonderfälle händisch gemäß den Vorgaben auf den </w:t>
      </w:r>
      <w:hyperlink r:id="rId23" w:history="1">
        <w:r w:rsidR="008C6A2B" w:rsidRPr="008C6A2B">
          <w:rPr>
            <w:rStyle w:val="Hyperlink"/>
          </w:rPr>
          <w:t>Webseiten der APA zu Literaturverzeichnissen</w:t>
        </w:r>
      </w:hyperlink>
      <w:r w:rsidR="008C6A2B">
        <w:t>.</w:t>
      </w:r>
    </w:p>
    <w:p w14:paraId="40A00901" w14:textId="77777777" w:rsidR="007131A6" w:rsidRPr="00BF5174" w:rsidRDefault="00245F10" w:rsidP="00245F10">
      <w:pPr>
        <w:pStyle w:val="berschrift1"/>
        <w:numPr>
          <w:ilvl w:val="0"/>
          <w:numId w:val="0"/>
        </w:numPr>
        <w:ind w:left="510" w:hanging="510"/>
        <w:rPr>
          <w:lang w:val="en-US"/>
        </w:rPr>
      </w:pPr>
      <w:bookmarkStart w:id="30" w:name="_Toc118824300"/>
      <w:r w:rsidRPr="00BF5174">
        <w:rPr>
          <w:lang w:val="en-US"/>
        </w:rPr>
        <w:lastRenderedPageBreak/>
        <w:t>Literaturverzeichnis</w:t>
      </w:r>
      <w:bookmarkEnd w:id="30"/>
    </w:p>
    <w:p w14:paraId="56864653" w14:textId="77777777" w:rsidR="00245F10" w:rsidRPr="00BF5174" w:rsidRDefault="00245F10" w:rsidP="00245F10">
      <w:pPr>
        <w:pStyle w:val="Literaturverzeichnis"/>
      </w:pPr>
      <w:r w:rsidRPr="00946305">
        <w:rPr>
          <w:lang w:val="en-US"/>
        </w:rPr>
        <w:t xml:space="preserve">American Psychological Association (2019, September). </w:t>
      </w:r>
      <w:r w:rsidRPr="003241E1">
        <w:rPr>
          <w:i/>
          <w:iCs/>
          <w:lang w:val="en-US"/>
        </w:rPr>
        <w:t>Author–Date Citation System</w:t>
      </w:r>
      <w:r>
        <w:rPr>
          <w:lang w:val="en-US"/>
        </w:rPr>
        <w:t xml:space="preserve">. </w:t>
      </w:r>
      <w:hyperlink r:id="rId24" w:history="1">
        <w:r w:rsidRPr="00BF5174">
          <w:rPr>
            <w:rStyle w:val="Hyperlink"/>
          </w:rPr>
          <w:t>https://apastyle.apa.org/style-grammar-guidelines/citations/basic-principles/author-date</w:t>
        </w:r>
      </w:hyperlink>
    </w:p>
    <w:p w14:paraId="7844CB9F" w14:textId="77777777" w:rsidR="00245F10" w:rsidRPr="00BF5174" w:rsidRDefault="00245F10" w:rsidP="00245F10">
      <w:pPr>
        <w:pStyle w:val="Literaturverzeichnis"/>
        <w:rPr>
          <w:lang w:val="en-US"/>
        </w:rPr>
      </w:pPr>
      <w:r w:rsidRPr="009F4EB4">
        <w:t>Höld, R. (2007). Zur Transkription von Audiodaten. In R. Buber &amp; H. Holzmüller (</w:t>
      </w:r>
      <w:r>
        <w:t>Hrsg</w:t>
      </w:r>
      <w:r w:rsidRPr="009F4EB4">
        <w:t xml:space="preserve">.), </w:t>
      </w:r>
      <w:r w:rsidRPr="009F4EB4">
        <w:rPr>
          <w:i/>
          <w:iCs/>
        </w:rPr>
        <w:t>Qualitative Marktforschung</w:t>
      </w:r>
      <w:r w:rsidRPr="009F4EB4">
        <w:t xml:space="preserve"> (</w:t>
      </w:r>
      <w:r>
        <w:t>S</w:t>
      </w:r>
      <w:r w:rsidRPr="009F4EB4">
        <w:t>.</w:t>
      </w:r>
      <w:r>
        <w:t> </w:t>
      </w:r>
      <w:r w:rsidRPr="009F4EB4">
        <w:t xml:space="preserve">655-668). </w:t>
      </w:r>
      <w:r w:rsidRPr="00BF5174">
        <w:rPr>
          <w:lang w:val="en-US"/>
        </w:rPr>
        <w:t xml:space="preserve">Gabler. </w:t>
      </w:r>
      <w:hyperlink r:id="rId25" w:history="1">
        <w:r w:rsidRPr="00BF5174">
          <w:rPr>
            <w:rStyle w:val="Hyperlink"/>
            <w:lang w:val="en-US"/>
          </w:rPr>
          <w:t>https://doi.org/10.1007/978-3-8349-9258-1_41</w:t>
        </w:r>
      </w:hyperlink>
    </w:p>
    <w:p w14:paraId="02447B11" w14:textId="77777777" w:rsidR="00245F10" w:rsidRDefault="00245F10" w:rsidP="00245F10">
      <w:pPr>
        <w:pStyle w:val="Literaturverzeichnis"/>
        <w:rPr>
          <w:lang w:val="en-US"/>
        </w:rPr>
      </w:pPr>
      <w:r w:rsidRPr="00245F10">
        <w:rPr>
          <w:lang w:val="en-US"/>
        </w:rPr>
        <w:t xml:space="preserve">Recker, J. (2021). </w:t>
      </w:r>
      <w:r w:rsidRPr="006C3DDC">
        <w:rPr>
          <w:i/>
          <w:iCs/>
          <w:lang w:val="en-US"/>
        </w:rPr>
        <w:t>Scientific Research in Information Systems: A Beginner’s Guide</w:t>
      </w:r>
      <w:r>
        <w:rPr>
          <w:lang w:val="en-US"/>
        </w:rPr>
        <w:t xml:space="preserve"> (2. </w:t>
      </w:r>
      <w:r w:rsidRPr="00BF5174">
        <w:rPr>
          <w:lang w:val="en-US"/>
        </w:rPr>
        <w:t xml:space="preserve">Ausg.). Springer. </w:t>
      </w:r>
      <w:hyperlink r:id="rId26" w:history="1">
        <w:r w:rsidRPr="00BF5174">
          <w:rPr>
            <w:rStyle w:val="Hyperlink"/>
            <w:lang w:val="en-US"/>
          </w:rPr>
          <w:t>https://doi.org/10.1007/978-3-030-85436-2</w:t>
        </w:r>
      </w:hyperlink>
    </w:p>
    <w:p w14:paraId="1831E8A9" w14:textId="77777777" w:rsidR="00245F10" w:rsidRDefault="00245F10" w:rsidP="00245F10">
      <w:pPr>
        <w:pStyle w:val="Literaturverzeichnis"/>
        <w:rPr>
          <w:lang w:val="en-US"/>
        </w:rPr>
      </w:pPr>
      <w:r w:rsidRPr="00403193">
        <w:rPr>
          <w:lang w:val="en-US"/>
        </w:rPr>
        <w:t xml:space="preserve">Sidorova, A., Evangelopoulos, N., Valacich, J. S., &amp; Ramakrishnan, T. (2008). Uncovering the </w:t>
      </w:r>
      <w:r>
        <w:rPr>
          <w:lang w:val="en-US"/>
        </w:rPr>
        <w:t>I</w:t>
      </w:r>
      <w:r w:rsidRPr="00403193">
        <w:rPr>
          <w:lang w:val="en-US"/>
        </w:rPr>
        <w:t xml:space="preserve">ntellectual </w:t>
      </w:r>
      <w:r>
        <w:rPr>
          <w:lang w:val="en-US"/>
        </w:rPr>
        <w:t>C</w:t>
      </w:r>
      <w:r w:rsidRPr="00403193">
        <w:rPr>
          <w:lang w:val="en-US"/>
        </w:rPr>
        <w:t xml:space="preserve">ore of the </w:t>
      </w:r>
      <w:r>
        <w:rPr>
          <w:lang w:val="en-US"/>
        </w:rPr>
        <w:t>I</w:t>
      </w:r>
      <w:r w:rsidRPr="00403193">
        <w:rPr>
          <w:lang w:val="en-US"/>
        </w:rPr>
        <w:t xml:space="preserve">nformation Systems </w:t>
      </w:r>
      <w:r>
        <w:rPr>
          <w:lang w:val="en-US"/>
        </w:rPr>
        <w:t>D</w:t>
      </w:r>
      <w:r w:rsidRPr="00403193">
        <w:rPr>
          <w:lang w:val="en-US"/>
        </w:rPr>
        <w:t xml:space="preserve">iscipline. </w:t>
      </w:r>
      <w:r w:rsidRPr="00403193">
        <w:rPr>
          <w:i/>
          <w:iCs/>
          <w:lang w:val="en-US"/>
        </w:rPr>
        <w:t>MIS Quarterly</w:t>
      </w:r>
      <w:r w:rsidRPr="00403193">
        <w:rPr>
          <w:lang w:val="en-US"/>
        </w:rPr>
        <w:t xml:space="preserve">, </w:t>
      </w:r>
      <w:r w:rsidRPr="00403193">
        <w:rPr>
          <w:i/>
          <w:iCs/>
          <w:lang w:val="en-US"/>
        </w:rPr>
        <w:t>32</w:t>
      </w:r>
      <w:r w:rsidRPr="00403193">
        <w:rPr>
          <w:lang w:val="en-US"/>
        </w:rPr>
        <w:t xml:space="preserve">(3), 467-482. </w:t>
      </w:r>
      <w:hyperlink r:id="rId27" w:history="1">
        <w:r w:rsidRPr="00EC2BA9">
          <w:rPr>
            <w:rStyle w:val="Hyperlink"/>
            <w:lang w:val="en-US"/>
          </w:rPr>
          <w:t>https://doi.org/10.2307/25148852</w:t>
        </w:r>
      </w:hyperlink>
    </w:p>
    <w:p w14:paraId="4DB758B0" w14:textId="77777777" w:rsidR="00245F10" w:rsidRPr="000D6F33" w:rsidRDefault="00245F10" w:rsidP="00245F10">
      <w:pPr>
        <w:pStyle w:val="Literaturverzeichnis"/>
      </w:pPr>
      <w:r w:rsidRPr="00BF5174">
        <w:rPr>
          <w:lang w:val="en-US"/>
        </w:rPr>
        <w:t xml:space="preserve">Soh, C., &amp; Markus, M. L. (1995, 10.-13. </w:t>
      </w:r>
      <w:r w:rsidRPr="00245F10">
        <w:rPr>
          <w:lang w:val="en-US"/>
        </w:rPr>
        <w:t xml:space="preserve">Dezember). </w:t>
      </w:r>
      <w:r w:rsidRPr="00356BA4">
        <w:rPr>
          <w:i/>
          <w:iCs/>
          <w:lang w:val="en-US"/>
        </w:rPr>
        <w:t>How IT Creates Business Value: A Process Theory Synthesis</w:t>
      </w:r>
      <w:r>
        <w:rPr>
          <w:lang w:val="en-US"/>
        </w:rPr>
        <w:t xml:space="preserve">. </w:t>
      </w:r>
      <w:r w:rsidRPr="00681062">
        <w:t>16</w:t>
      </w:r>
      <w:r w:rsidRPr="00681062">
        <w:rPr>
          <w:vertAlign w:val="superscript"/>
        </w:rPr>
        <w:t>th</w:t>
      </w:r>
      <w:r w:rsidRPr="00681062">
        <w:t xml:space="preserve"> International Conference on Information Systems, Amsterdam, Niederlande. </w:t>
      </w:r>
      <w:hyperlink r:id="rId28" w:history="1">
        <w:r w:rsidRPr="000D6F33">
          <w:rPr>
            <w:rStyle w:val="Hyperlink"/>
          </w:rPr>
          <w:t>http://aisel.aisnet.org/icis1995/4</w:t>
        </w:r>
      </w:hyperlink>
    </w:p>
    <w:p w14:paraId="0DD238C0" w14:textId="77777777" w:rsidR="00E956B9" w:rsidRPr="00E956B9" w:rsidRDefault="00E956B9" w:rsidP="00E956B9">
      <w:pPr>
        <w:pStyle w:val="berschrift1"/>
        <w:numPr>
          <w:ilvl w:val="0"/>
          <w:numId w:val="0"/>
        </w:numPr>
        <w:ind w:left="510" w:hanging="510"/>
      </w:pPr>
      <w:bookmarkStart w:id="31" w:name="_Toc118824301"/>
      <w:r w:rsidRPr="00E956B9">
        <w:lastRenderedPageBreak/>
        <w:t>Anhang</w:t>
      </w:r>
      <w:bookmarkEnd w:id="31"/>
    </w:p>
    <w:p w14:paraId="54D7C4F0" w14:textId="77777777" w:rsidR="00245F10" w:rsidRDefault="0061750E" w:rsidP="0061750E">
      <w:pPr>
        <w:pStyle w:val="berschrift2"/>
        <w:numPr>
          <w:ilvl w:val="0"/>
          <w:numId w:val="0"/>
        </w:numPr>
      </w:pPr>
      <w:bookmarkStart w:id="32" w:name="_Toc118824302"/>
      <w:r>
        <w:t>Anhang A: Erläuterungen</w:t>
      </w:r>
      <w:bookmarkEnd w:id="32"/>
    </w:p>
    <w:p w14:paraId="74AB04F3" w14:textId="77777777" w:rsidR="0061750E" w:rsidRDefault="0061750E" w:rsidP="0061750E">
      <w:r>
        <w:t xml:space="preserve">Informationen, die für das Verständnis der Arbeit nicht von unmittelbarer Bedeutung sind, </w:t>
      </w:r>
      <w:r w:rsidR="006253D4">
        <w:t>können Sie in Anhängen beifügen. Dabei kann es sich beispielsweise um detaillierte Literaturübersichten, Instrumente zur Datenerhebung wie Fragebögen und Interviewleit</w:t>
      </w:r>
      <w:r w:rsidR="006253D4">
        <w:softHyphen/>
        <w:t xml:space="preserve">fäden, oder zusätzliche Datenanalysen handeln. Um Ihre Anhänge zu strukturieren, fügen Sie Überschriften der zweiten Ebene (Formatvorlage „Überschrift 2“) ein und entfernen die Nummerierung durch einen Klick auf die entsprechende Schaltfläche in der Gruppe </w:t>
      </w:r>
      <w:r w:rsidR="006253D4" w:rsidRPr="003230DD">
        <w:rPr>
          <w:rStyle w:val="Kursiv"/>
        </w:rPr>
        <w:t>Absatz</w:t>
      </w:r>
      <w:r w:rsidR="006253D4">
        <w:t xml:space="preserve"> im Reiter </w:t>
      </w:r>
      <w:r w:rsidR="006253D4" w:rsidRPr="003230DD">
        <w:rPr>
          <w:rStyle w:val="Kursiv"/>
        </w:rPr>
        <w:t>Start</w:t>
      </w:r>
      <w:r w:rsidR="006253D4">
        <w:t xml:space="preserve">. Neben den hier eingefügten Anhängen können Sie auch digitale Anhänge zur Arbeit erstellen. Dies bietet sich insbesondere für größere Datensätze oder detailliertes Bildmaterial an. Zu jedem Anhang muss es an der Stelle im Text, die der Anhang ergänzt, einen Verweis geben. Nutzen Sie dafür die Funktion „Querverweis“ im in der Gruppe </w:t>
      </w:r>
      <w:r w:rsidR="006253D4" w:rsidRPr="003230DD">
        <w:rPr>
          <w:rStyle w:val="Kursiv"/>
        </w:rPr>
        <w:t>Beschriftungen</w:t>
      </w:r>
      <w:r w:rsidR="006253D4">
        <w:t xml:space="preserve"> des Reiters </w:t>
      </w:r>
      <w:r w:rsidR="006253D4" w:rsidRPr="003230DD">
        <w:rPr>
          <w:rStyle w:val="Kursiv"/>
        </w:rPr>
        <w:t>Referenzen</w:t>
      </w:r>
      <w:r w:rsidR="006253D4">
        <w:t xml:space="preserve"> und wählen als Verweistyp </w:t>
      </w:r>
      <w:r w:rsidR="003230DD">
        <w:t>„Überschrift“ und dann den entsprechenden Anhang aus. Anhänge fließen nicht in die Berechnung des Umfangs der Arbeit ein.</w:t>
      </w:r>
    </w:p>
    <w:p w14:paraId="5FE9CF58" w14:textId="77777777" w:rsidR="00BF5174" w:rsidRDefault="00BF5174" w:rsidP="0061750E">
      <w:pPr>
        <w:sectPr w:rsidR="00BF5174" w:rsidSect="00966A4F">
          <w:headerReference w:type="default" r:id="rId29"/>
          <w:pgSz w:w="11906" w:h="16838"/>
          <w:pgMar w:top="1701" w:right="1701" w:bottom="1134" w:left="1701" w:header="709" w:footer="709" w:gutter="0"/>
          <w:pgNumType w:start="1"/>
          <w:cols w:space="708"/>
          <w:docGrid w:linePitch="360"/>
        </w:sectPr>
      </w:pPr>
    </w:p>
    <w:p w14:paraId="27C4408E" w14:textId="77777777" w:rsidR="00BF5174" w:rsidRDefault="00BF5174" w:rsidP="005138BC">
      <w:pPr>
        <w:pStyle w:val="Inhaltsverzeichnisberschrift"/>
        <w:jc w:val="center"/>
      </w:pPr>
      <w:r>
        <w:lastRenderedPageBreak/>
        <w:t>Eidesstattliche Erklärung</w:t>
      </w:r>
    </w:p>
    <w:p w14:paraId="2EED5C68" w14:textId="77777777" w:rsidR="005138BC" w:rsidRPr="005138BC" w:rsidRDefault="005138BC" w:rsidP="00BF5174">
      <w:r w:rsidRPr="005138BC">
        <w:rPr>
          <w:rStyle w:val="Fett"/>
        </w:rPr>
        <w:t>Name, Vorname:</w:t>
      </w:r>
      <w:r w:rsidRPr="005138BC">
        <w:t xml:space="preserve"> </w:t>
      </w:r>
    </w:p>
    <w:p w14:paraId="62FECCEF" w14:textId="77777777" w:rsidR="005138BC" w:rsidRDefault="005138BC" w:rsidP="00BF5174">
      <w:r w:rsidRPr="005138BC">
        <w:rPr>
          <w:rStyle w:val="Fett"/>
        </w:rPr>
        <w:t>Matrikelnummer:</w:t>
      </w:r>
      <w:r w:rsidRPr="005138BC">
        <w:t xml:space="preserve"> </w:t>
      </w:r>
    </w:p>
    <w:p w14:paraId="6408CDC8" w14:textId="77777777" w:rsidR="005138BC" w:rsidRPr="005138BC" w:rsidRDefault="005138BC" w:rsidP="00BF5174">
      <w:r w:rsidRPr="005138BC">
        <w:rPr>
          <w:rStyle w:val="Fett"/>
        </w:rPr>
        <w:t>Abschluss:</w:t>
      </w:r>
      <w:r w:rsidRPr="005138BC">
        <w:t xml:space="preserve"> </w:t>
      </w:r>
    </w:p>
    <w:p w14:paraId="40CB4D25" w14:textId="77777777" w:rsidR="005138BC" w:rsidRDefault="005138BC" w:rsidP="00BF5174">
      <w:r>
        <w:rPr>
          <w:rStyle w:val="Fett"/>
        </w:rPr>
        <w:t>Studienfach:</w:t>
      </w:r>
      <w:r w:rsidRPr="005138BC">
        <w:t xml:space="preserve"> </w:t>
      </w:r>
    </w:p>
    <w:p w14:paraId="525B55F6" w14:textId="77777777" w:rsidR="005138BC" w:rsidRDefault="005138BC" w:rsidP="00BF5174"/>
    <w:p w14:paraId="14FDB030" w14:textId="77777777" w:rsidR="005138BC" w:rsidRDefault="005138BC" w:rsidP="00BF5174">
      <w:r w:rsidRPr="005138BC">
        <w:rPr>
          <w:rStyle w:val="Fett"/>
        </w:rPr>
        <w:t>Titel der A</w:t>
      </w:r>
      <w:r w:rsidR="00E12D84">
        <w:rPr>
          <w:rStyle w:val="Fett"/>
        </w:rPr>
        <w:t>b</w:t>
      </w:r>
      <w:r w:rsidRPr="005138BC">
        <w:rPr>
          <w:rStyle w:val="Fett"/>
        </w:rPr>
        <w:t>schlussarbeit:</w:t>
      </w:r>
      <w:r w:rsidRPr="005138BC">
        <w:t xml:space="preserve"> </w:t>
      </w:r>
    </w:p>
    <w:p w14:paraId="635CD18A" w14:textId="77777777" w:rsidR="005138BC" w:rsidRPr="005138BC" w:rsidRDefault="005138BC" w:rsidP="00BF5174"/>
    <w:p w14:paraId="7ADF8C7F" w14:textId="77777777" w:rsidR="00BF5174" w:rsidRDefault="00BF5174" w:rsidP="00BF5174">
      <w:pPr>
        <w:rPr>
          <w:lang w:eastAsia="de-DE"/>
        </w:rPr>
      </w:pPr>
      <w:r>
        <w:rPr>
          <w:lang w:eastAsia="de-DE"/>
        </w:rPr>
        <w:t>Hiermit versichere ich an Eides statt, dass ich die vorliegende Arbeit selbstständig und ohne die Benutzung anderer als der angegebenen Hilfsmittel angefertigt habe. Alle Stellen, die wörtlich oder sinngemäß aus veröffentlichten und nicht veröffentlichten Schriften entnommen wurden, sind als solche kenntlich gemacht. Die Arbeit ist in gleicher oder ähnlicher Form im Rahmen einer anderen Prüfung noch nicht vorgelegt worden. Ich versichere, dass die eingereichte elektronische Fassung der eingereichten Druckfassung vollständig entspricht.</w:t>
      </w:r>
    </w:p>
    <w:p w14:paraId="6D1DDD85" w14:textId="77777777" w:rsidR="005138BC" w:rsidRDefault="005138BC" w:rsidP="00BF5174">
      <w:pPr>
        <w:rPr>
          <w:lang w:eastAsia="de-DE"/>
        </w:rPr>
      </w:pPr>
    </w:p>
    <w:p w14:paraId="2DC81B0C" w14:textId="77777777" w:rsidR="005138BC" w:rsidRDefault="005138BC" w:rsidP="005138BC">
      <w:pPr>
        <w:pStyle w:val="KeinLeerraum"/>
        <w:pBdr>
          <w:bottom w:val="single" w:sz="4" w:space="1" w:color="auto"/>
        </w:pBdr>
        <w:rPr>
          <w:lang w:eastAsia="de-DE"/>
        </w:rPr>
      </w:pPr>
      <w:r>
        <w:rPr>
          <w:lang w:eastAsia="de-DE"/>
        </w:rPr>
        <w:t xml:space="preserve"> </w:t>
      </w:r>
      <w:r>
        <w:rPr>
          <w:lang w:eastAsia="de-DE"/>
        </w:rPr>
        <w:tab/>
      </w:r>
      <w:r>
        <w:rPr>
          <w:lang w:eastAsia="de-DE"/>
        </w:rPr>
        <w:tab/>
      </w:r>
      <w:r>
        <w:rPr>
          <w:lang w:eastAsia="de-DE"/>
        </w:rPr>
        <w:tab/>
        <w:t xml:space="preserve"> </w:t>
      </w:r>
      <w:r>
        <w:rPr>
          <w:lang w:eastAsia="de-DE"/>
        </w:rPr>
        <w:tab/>
      </w:r>
      <w:r>
        <w:rPr>
          <w:lang w:eastAsia="de-DE"/>
        </w:rPr>
        <w:tab/>
      </w:r>
      <w:r>
        <w:rPr>
          <w:lang w:eastAsia="de-DE"/>
        </w:rPr>
        <w:tab/>
      </w:r>
      <w:r>
        <w:rPr>
          <w:lang w:eastAsia="de-DE"/>
        </w:rPr>
        <w:tab/>
      </w:r>
      <w:r>
        <w:rPr>
          <w:lang w:eastAsia="de-DE"/>
        </w:rPr>
        <w:tab/>
      </w:r>
    </w:p>
    <w:p w14:paraId="70C26C34" w14:textId="77777777" w:rsidR="005138BC" w:rsidRDefault="005138BC" w:rsidP="005138BC">
      <w:pPr>
        <w:rPr>
          <w:lang w:eastAsia="de-DE"/>
        </w:rPr>
      </w:pPr>
      <w:r>
        <w:rPr>
          <w:lang w:eastAsia="de-DE"/>
        </w:rPr>
        <w:t>Ort</w:t>
      </w:r>
      <w:r>
        <w:rPr>
          <w:lang w:eastAsia="de-DE"/>
        </w:rPr>
        <w:tab/>
      </w:r>
      <w:r>
        <w:rPr>
          <w:lang w:eastAsia="de-DE"/>
        </w:rPr>
        <w:tab/>
      </w:r>
      <w:r>
        <w:rPr>
          <w:lang w:eastAsia="de-DE"/>
        </w:rPr>
        <w:tab/>
        <w:t>Datum</w:t>
      </w:r>
      <w:r>
        <w:rPr>
          <w:lang w:eastAsia="de-DE"/>
        </w:rPr>
        <w:tab/>
      </w:r>
      <w:r>
        <w:rPr>
          <w:lang w:eastAsia="de-DE"/>
        </w:rPr>
        <w:tab/>
      </w:r>
      <w:r>
        <w:rPr>
          <w:lang w:eastAsia="de-DE"/>
        </w:rPr>
        <w:tab/>
      </w:r>
      <w:r>
        <w:rPr>
          <w:lang w:eastAsia="de-DE"/>
        </w:rPr>
        <w:tab/>
      </w:r>
      <w:r>
        <w:rPr>
          <w:lang w:eastAsia="de-DE"/>
        </w:rPr>
        <w:tab/>
        <w:t>Unterschrift</w:t>
      </w:r>
    </w:p>
    <w:p w14:paraId="6DBE06B7" w14:textId="77777777" w:rsidR="00041FF0" w:rsidRDefault="00041FF0">
      <w:r>
        <w:br w:type="page"/>
      </w:r>
    </w:p>
    <w:p w14:paraId="2E149630" w14:textId="77777777" w:rsidR="005138BC" w:rsidRDefault="005138BC" w:rsidP="005138BC">
      <w:pPr>
        <w:pStyle w:val="Inhaltsverzeichnisberschrift"/>
        <w:jc w:val="center"/>
      </w:pPr>
      <w:r>
        <w:lastRenderedPageBreak/>
        <w:t>Einverständniserklärung</w:t>
      </w:r>
      <w:r w:rsidR="00C52F7B">
        <w:t xml:space="preserve"> </w:t>
      </w:r>
      <w:r w:rsidR="00C52F7B" w:rsidRPr="00C52F7B">
        <w:t>zur Prüfung meiner Arbeit mit einer Software zur Erkennung von Plagiaten</w:t>
      </w:r>
    </w:p>
    <w:p w14:paraId="66D28514" w14:textId="77777777" w:rsidR="0037058C" w:rsidRDefault="0037058C" w:rsidP="00C52F7B">
      <w:pPr>
        <w:pStyle w:val="KeinLeerraum"/>
        <w:tabs>
          <w:tab w:val="left" w:pos="4253"/>
        </w:tabs>
        <w:rPr>
          <w:lang w:eastAsia="de-DE"/>
        </w:rPr>
      </w:pPr>
      <w:r w:rsidRPr="0037058C">
        <w:rPr>
          <w:rStyle w:val="Fett"/>
          <w:lang w:eastAsia="de-DE"/>
        </w:rPr>
        <w:t>Name:</w:t>
      </w:r>
      <w:r>
        <w:rPr>
          <w:lang w:eastAsia="de-DE"/>
        </w:rPr>
        <w:t xml:space="preserve"> </w:t>
      </w:r>
      <w:r>
        <w:rPr>
          <w:lang w:eastAsia="de-DE"/>
        </w:rPr>
        <w:tab/>
      </w:r>
      <w:r w:rsidRPr="0037058C">
        <w:rPr>
          <w:rStyle w:val="Fett"/>
          <w:lang w:eastAsia="de-DE"/>
        </w:rPr>
        <w:t>Vorname:</w:t>
      </w:r>
      <w:r>
        <w:rPr>
          <w:lang w:eastAsia="de-DE"/>
        </w:rPr>
        <w:t xml:space="preserve"> </w:t>
      </w:r>
    </w:p>
    <w:p w14:paraId="354841B5" w14:textId="77777777" w:rsidR="00C52F7B" w:rsidRDefault="00C52F7B" w:rsidP="00C52F7B">
      <w:pPr>
        <w:pStyle w:val="KeinLeerraum"/>
        <w:tabs>
          <w:tab w:val="left" w:pos="4253"/>
        </w:tabs>
        <w:rPr>
          <w:lang w:eastAsia="de-DE"/>
        </w:rPr>
      </w:pPr>
    </w:p>
    <w:p w14:paraId="300D96BE" w14:textId="77777777" w:rsidR="0037058C" w:rsidRDefault="0037058C" w:rsidP="00C52F7B">
      <w:pPr>
        <w:pStyle w:val="KeinLeerraum"/>
        <w:tabs>
          <w:tab w:val="left" w:pos="4253"/>
        </w:tabs>
        <w:rPr>
          <w:lang w:eastAsia="de-DE"/>
        </w:rPr>
      </w:pPr>
      <w:r w:rsidRPr="0037058C">
        <w:rPr>
          <w:rStyle w:val="Fett"/>
          <w:lang w:eastAsia="de-DE"/>
        </w:rPr>
        <w:t>Matrikelnummer:</w:t>
      </w:r>
      <w:r>
        <w:rPr>
          <w:lang w:eastAsia="de-DE"/>
        </w:rPr>
        <w:t xml:space="preserve"> </w:t>
      </w:r>
      <w:r>
        <w:rPr>
          <w:lang w:eastAsia="de-DE"/>
        </w:rPr>
        <w:tab/>
      </w:r>
      <w:r w:rsidRPr="0037058C">
        <w:rPr>
          <w:rStyle w:val="Fett"/>
          <w:lang w:eastAsia="de-DE"/>
        </w:rPr>
        <w:t>Studiengang:</w:t>
      </w:r>
      <w:r>
        <w:rPr>
          <w:lang w:eastAsia="de-DE"/>
        </w:rPr>
        <w:t xml:space="preserve"> </w:t>
      </w:r>
    </w:p>
    <w:p w14:paraId="145CD6A3" w14:textId="77777777" w:rsidR="00C52F7B" w:rsidRDefault="00C52F7B" w:rsidP="00C52F7B">
      <w:pPr>
        <w:pStyle w:val="KeinLeerraum"/>
        <w:tabs>
          <w:tab w:val="left" w:pos="4253"/>
        </w:tabs>
        <w:rPr>
          <w:lang w:eastAsia="de-DE"/>
        </w:rPr>
      </w:pPr>
    </w:p>
    <w:p w14:paraId="48A2D600" w14:textId="77777777" w:rsidR="0037058C" w:rsidRDefault="0037058C" w:rsidP="00C52F7B">
      <w:pPr>
        <w:pStyle w:val="KeinLeerraum"/>
        <w:rPr>
          <w:lang w:eastAsia="de-DE"/>
        </w:rPr>
      </w:pPr>
      <w:r w:rsidRPr="0037058C">
        <w:rPr>
          <w:rStyle w:val="Fett"/>
          <w:lang w:eastAsia="de-DE"/>
        </w:rPr>
        <w:t>Adresse:</w:t>
      </w:r>
      <w:r>
        <w:rPr>
          <w:lang w:eastAsia="de-DE"/>
        </w:rPr>
        <w:t xml:space="preserve"> </w:t>
      </w:r>
    </w:p>
    <w:p w14:paraId="29F88CFA" w14:textId="77777777" w:rsidR="00C52F7B" w:rsidRDefault="00C52F7B" w:rsidP="00C52F7B">
      <w:pPr>
        <w:pStyle w:val="KeinLeerraum"/>
        <w:rPr>
          <w:lang w:eastAsia="de-DE"/>
        </w:rPr>
      </w:pPr>
    </w:p>
    <w:p w14:paraId="3F451788" w14:textId="77777777" w:rsidR="005138BC" w:rsidRDefault="0037058C" w:rsidP="00C52F7B">
      <w:pPr>
        <w:pStyle w:val="KeinLeerraum"/>
        <w:rPr>
          <w:lang w:eastAsia="de-DE"/>
        </w:rPr>
      </w:pPr>
      <w:r w:rsidRPr="0037058C">
        <w:rPr>
          <w:rStyle w:val="Fett"/>
          <w:lang w:eastAsia="de-DE"/>
        </w:rPr>
        <w:t>Titel der Arbeit:</w:t>
      </w:r>
      <w:r>
        <w:rPr>
          <w:lang w:eastAsia="de-DE"/>
        </w:rPr>
        <w:t xml:space="preserve"> </w:t>
      </w:r>
    </w:p>
    <w:p w14:paraId="58A48589" w14:textId="77777777" w:rsidR="00C52F7B" w:rsidRDefault="00C52F7B" w:rsidP="00C52F7B">
      <w:pPr>
        <w:pStyle w:val="KeinLeerraum"/>
        <w:rPr>
          <w:lang w:eastAsia="de-DE"/>
        </w:rPr>
      </w:pPr>
    </w:p>
    <w:p w14:paraId="3AA3BD66" w14:textId="77777777" w:rsidR="00C52F7B" w:rsidRDefault="00C52F7B" w:rsidP="00C52F7B">
      <w:pPr>
        <w:pStyle w:val="KeinLeerraum"/>
        <w:rPr>
          <w:lang w:eastAsia="de-DE"/>
        </w:rPr>
      </w:pPr>
    </w:p>
    <w:p w14:paraId="36A5C9B9" w14:textId="77777777" w:rsidR="00C52F7B" w:rsidRDefault="00C52F7B" w:rsidP="00C52F7B">
      <w:pPr>
        <w:pStyle w:val="KeinLeerraum"/>
        <w:rPr>
          <w:lang w:eastAsia="de-DE"/>
        </w:rPr>
      </w:pPr>
    </w:p>
    <w:p w14:paraId="1138859E" w14:textId="77777777" w:rsidR="0037058C" w:rsidRPr="0037058C" w:rsidRDefault="0037058C" w:rsidP="0037058C">
      <w:pPr>
        <w:pStyle w:val="KeinLeerraum"/>
        <w:rPr>
          <w:rStyle w:val="Fett"/>
        </w:rPr>
      </w:pPr>
      <w:r w:rsidRPr="0037058C">
        <w:rPr>
          <w:rStyle w:val="Fett"/>
        </w:rPr>
        <w:t>Was ist ein Plagiat?</w:t>
      </w:r>
    </w:p>
    <w:p w14:paraId="406AB5D8" w14:textId="77777777" w:rsidR="0037058C" w:rsidRPr="0037058C" w:rsidRDefault="0037058C" w:rsidP="0037058C">
      <w:pPr>
        <w:pStyle w:val="KeinLeerraum"/>
      </w:pPr>
      <w:r w:rsidRPr="0037058C">
        <w:t>Als ein Plagiat wird eine Übernahme fremden Gedankengutes in die eigene Arbeit angesehen, bei der die Quelle, aus der die Übernahme erfolgt, nicht kenntlich gemacht wird. Es ist dabei unerheblich, ob z. B. fremde Texte wörtlich übernommen werden, nur Strukturen (z. B. argumentative Figuren oder Gliederungen) aus fremden Quellen entlehnt oder Texte aus einer Fremdsprache übersetzt werden.</w:t>
      </w:r>
    </w:p>
    <w:p w14:paraId="58CF0931" w14:textId="77777777" w:rsidR="0037058C" w:rsidRPr="0037058C" w:rsidRDefault="0037058C" w:rsidP="0037058C">
      <w:pPr>
        <w:pStyle w:val="KeinLeerraum"/>
      </w:pPr>
    </w:p>
    <w:p w14:paraId="19A081F5" w14:textId="77777777" w:rsidR="0037058C" w:rsidRPr="0037058C" w:rsidRDefault="0037058C" w:rsidP="0037058C">
      <w:pPr>
        <w:pStyle w:val="KeinLeerraum"/>
        <w:rPr>
          <w:rStyle w:val="Fett"/>
        </w:rPr>
      </w:pPr>
      <w:r w:rsidRPr="0037058C">
        <w:rPr>
          <w:rStyle w:val="Fett"/>
        </w:rPr>
        <w:t>Softwarebasierte Überprüfung</w:t>
      </w:r>
    </w:p>
    <w:p w14:paraId="3DA64FB9" w14:textId="77777777" w:rsidR="0037058C" w:rsidRPr="0037058C" w:rsidRDefault="0037058C" w:rsidP="0037058C">
      <w:pPr>
        <w:pStyle w:val="KeinLeerraum"/>
      </w:pPr>
      <w:r w:rsidRPr="0037058C">
        <w:t>Alle Bachelor- und Masterarbeiten werden vom Prüfungsamt mit Hilfe einer entsprechenden Software auf Plagiate geprüft. Die Arbeit wird zum Zweck der Plagiatsüberprüfung an einen Software-Dienstleister übermittelt und dort auf Übereinstimmung mit anderen Quellen geprüft. Zum Zweck eines zukünftigen Abgleichs mit anderen Arbeiten wird die Arbeit dauerhaft in einer Datenbank gespeichert. Ein Abruf der Arbeit ist ausschließlich durch die Wirtschaftswissenschaftliche Fakultät der Universität Münster möglich. Der Studierende erklärt sich damit einverstanden, dass allein zum beschriebenen Zweck der Plagiatsprüfung die Arbeit dauerhaft gespeichert und vervielfältigt werden darf. Das Ergebnis der elektronischen Plagiatsprüfung wird dem Erstgutachter mitgeteilt.</w:t>
      </w:r>
    </w:p>
    <w:p w14:paraId="304D3D22" w14:textId="77777777" w:rsidR="0037058C" w:rsidRDefault="0037058C" w:rsidP="0037058C">
      <w:pPr>
        <w:pStyle w:val="KeinLeerraum"/>
        <w:rPr>
          <w:lang w:eastAsia="de-DE"/>
        </w:rPr>
      </w:pPr>
    </w:p>
    <w:p w14:paraId="1E2EFB6C" w14:textId="77777777" w:rsidR="0037058C" w:rsidRPr="0037058C" w:rsidRDefault="0037058C" w:rsidP="0037058C">
      <w:pPr>
        <w:pStyle w:val="KeinLeerraum"/>
        <w:rPr>
          <w:rStyle w:val="Fett"/>
        </w:rPr>
      </w:pPr>
      <w:r w:rsidRPr="0037058C">
        <w:rPr>
          <w:rStyle w:val="Fett"/>
        </w:rPr>
        <w:t>Sanktionen</w:t>
      </w:r>
    </w:p>
    <w:p w14:paraId="0B702F4F" w14:textId="77777777" w:rsidR="0037058C" w:rsidRDefault="0037058C" w:rsidP="0037058C">
      <w:pPr>
        <w:pStyle w:val="KeinLeerraum"/>
        <w:rPr>
          <w:lang w:eastAsia="de-DE"/>
        </w:rPr>
      </w:pPr>
      <w:r>
        <w:rPr>
          <w:lang w:eastAsia="de-DE"/>
        </w:rPr>
        <w:t>Liegt ein Plagiat vor, ist dies ein Täuschungsversuch i.S. der Prüfungsordnung, durch den die Prüfungsleistung als „nicht bestanden“ gewertet wird. Es erfolgt eine Mitteilung an das Prüfungsamt und die dortige Dokumentation. In schwerwiegenden Täuschungsfällen kann der Prüfling von der Prüfung insgesamt ausgeschlossen werden. Dies kann unter Umständen die Exmatrikulation bedeuten. Plagiate können auch nach Abschluss des Prüfungsverfahrens und Verleihung des Hochschulgrades zum Entzug des erworbenen Grades führen.</w:t>
      </w:r>
    </w:p>
    <w:p w14:paraId="69D3B1B4" w14:textId="77777777" w:rsidR="0037058C" w:rsidRDefault="0037058C" w:rsidP="0037058C">
      <w:pPr>
        <w:pStyle w:val="KeinLeerraum"/>
        <w:rPr>
          <w:lang w:eastAsia="de-DE"/>
        </w:rPr>
      </w:pPr>
    </w:p>
    <w:p w14:paraId="79553595" w14:textId="77777777" w:rsidR="0037058C" w:rsidRDefault="0037058C" w:rsidP="0037058C">
      <w:pPr>
        <w:pStyle w:val="KeinLeerraum"/>
        <w:rPr>
          <w:lang w:eastAsia="de-DE"/>
        </w:rPr>
      </w:pPr>
      <w:r>
        <w:rPr>
          <w:lang w:eastAsia="de-DE"/>
        </w:rPr>
        <w:t>Hiermit erkläre ich, dass ich die obigen Ausführungen gelesen habe und mit dem Verfahren zur Aufdeckung und Sanktionierung von Plagiaten einverstanden bin.</w:t>
      </w:r>
    </w:p>
    <w:p w14:paraId="54F5843F" w14:textId="77777777" w:rsidR="00C52F7B" w:rsidRDefault="00C52F7B" w:rsidP="0037058C">
      <w:pPr>
        <w:pStyle w:val="KeinLeerraum"/>
        <w:rPr>
          <w:lang w:eastAsia="de-DE"/>
        </w:rPr>
      </w:pPr>
    </w:p>
    <w:p w14:paraId="69DF4D1C" w14:textId="77777777" w:rsidR="00C52F7B" w:rsidRDefault="00C52F7B" w:rsidP="0037058C">
      <w:pPr>
        <w:pStyle w:val="KeinLeerraum"/>
        <w:rPr>
          <w:lang w:eastAsia="de-DE"/>
        </w:rPr>
      </w:pPr>
    </w:p>
    <w:p w14:paraId="369E1E6A" w14:textId="77777777" w:rsidR="00C52F7B" w:rsidRPr="00C52F7B" w:rsidRDefault="00C52F7B" w:rsidP="00C52F7B">
      <w:pPr>
        <w:pStyle w:val="KeinLeerraum"/>
        <w:tabs>
          <w:tab w:val="left" w:pos="4253"/>
        </w:tabs>
        <w:rPr>
          <w:u w:val="single"/>
          <w:lang w:eastAsia="de-DE"/>
        </w:rPr>
      </w:pPr>
      <w:r>
        <w:rPr>
          <w:u w:val="single"/>
          <w:lang w:eastAsia="de-DE"/>
        </w:rPr>
        <w:tab/>
      </w:r>
    </w:p>
    <w:p w14:paraId="6B0189EB" w14:textId="77777777" w:rsidR="00C52F7B" w:rsidRPr="00BF5174" w:rsidRDefault="00C52F7B" w:rsidP="0037058C">
      <w:pPr>
        <w:pStyle w:val="KeinLeerraum"/>
        <w:rPr>
          <w:lang w:eastAsia="de-DE"/>
        </w:rPr>
      </w:pPr>
      <w:r>
        <w:rPr>
          <w:lang w:eastAsia="de-DE"/>
        </w:rPr>
        <w:t>Datum</w:t>
      </w:r>
      <w:r>
        <w:rPr>
          <w:lang w:eastAsia="de-DE"/>
        </w:rPr>
        <w:tab/>
      </w:r>
      <w:r>
        <w:rPr>
          <w:lang w:eastAsia="de-DE"/>
        </w:rPr>
        <w:tab/>
      </w:r>
      <w:r>
        <w:rPr>
          <w:lang w:eastAsia="de-DE"/>
        </w:rPr>
        <w:tab/>
        <w:t>Unterschrift</w:t>
      </w:r>
    </w:p>
    <w:sectPr w:rsidR="00C52F7B" w:rsidRPr="00BF5174" w:rsidSect="00966A4F">
      <w:headerReference w:type="default" r:id="rId30"/>
      <w:footerReference w:type="default" r:id="rId31"/>
      <w:pgSz w:w="11906" w:h="16838"/>
      <w:pgMar w:top="1701" w:right="1701" w:bottom="1134" w:left="1701" w:header="709" w:footer="709"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4ED35A3" w14:textId="77777777" w:rsidR="001B4A72" w:rsidRDefault="001B4A72" w:rsidP="00DE6CFB">
      <w:pPr>
        <w:spacing w:after="0" w:line="240" w:lineRule="auto"/>
      </w:pPr>
      <w:r>
        <w:separator/>
      </w:r>
    </w:p>
  </w:endnote>
  <w:endnote w:type="continuationSeparator" w:id="0">
    <w:p w14:paraId="252804F0" w14:textId="77777777" w:rsidR="001B4A72" w:rsidRDefault="001B4A72" w:rsidP="00DE6CF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192BE0" w14:textId="77777777" w:rsidR="00E73136" w:rsidRDefault="00E73136">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2ABF1A" w14:textId="77777777" w:rsidR="00E73136" w:rsidRDefault="00E73136">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E6400F" w14:textId="77777777" w:rsidR="00E73136" w:rsidRDefault="00E73136">
    <w:pPr>
      <w:pStyle w:val="Fuzeile"/>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B2BA2B" w14:textId="77777777" w:rsidR="00BF5174" w:rsidRDefault="00BF5174">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D3F533E" w14:textId="77777777" w:rsidR="001B4A72" w:rsidRDefault="001B4A72" w:rsidP="00DE6CFB">
      <w:pPr>
        <w:spacing w:after="0" w:line="240" w:lineRule="auto"/>
      </w:pPr>
      <w:r>
        <w:separator/>
      </w:r>
    </w:p>
  </w:footnote>
  <w:footnote w:type="continuationSeparator" w:id="0">
    <w:p w14:paraId="246DC78E" w14:textId="77777777" w:rsidR="001B4A72" w:rsidRDefault="001B4A72" w:rsidP="00DE6CFB">
      <w:pPr>
        <w:spacing w:after="0" w:line="240" w:lineRule="auto"/>
      </w:pPr>
      <w:r>
        <w:continuationSeparator/>
      </w:r>
    </w:p>
  </w:footnote>
  <w:footnote w:id="1">
    <w:p w14:paraId="502B5C9C" w14:textId="77777777" w:rsidR="00946305" w:rsidRDefault="00946305">
      <w:pPr>
        <w:pStyle w:val="Funotentext"/>
      </w:pPr>
      <w:r>
        <w:rPr>
          <w:rStyle w:val="Funotenzeichen"/>
        </w:rPr>
        <w:footnoteRef/>
      </w:r>
      <w:r>
        <w:t xml:space="preserve"> Diese Quellenangabe hat zwei Besonderheiten. Der Name der Webseite entfällt, da er dem Namen der Autor*innen entspricht. Zudem ist das exakte Datum der Veröffentlichung nicht verfügbar. Weitere Informationen zur Zitation von Webseiten finden Sie </w:t>
      </w:r>
      <w:hyperlink r:id="rId1" w:history="1">
        <w:r w:rsidRPr="00946305">
          <w:rPr>
            <w:rStyle w:val="Hyperlink"/>
          </w:rPr>
          <w:t>hier</w:t>
        </w:r>
      </w:hyperlink>
      <w: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464533" w14:textId="77777777" w:rsidR="00E73136" w:rsidRDefault="00E73136">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18423753"/>
      <w:docPartObj>
        <w:docPartGallery w:val="Page Numbers (Top of Page)"/>
        <w:docPartUnique/>
      </w:docPartObj>
    </w:sdtPr>
    <w:sdtEndPr/>
    <w:sdtContent>
      <w:p w14:paraId="5CCDCA57" w14:textId="77777777" w:rsidR="00F35F66" w:rsidRDefault="00F35F66">
        <w:pPr>
          <w:pStyle w:val="Kopfzeile"/>
          <w:jc w:val="right"/>
        </w:pPr>
        <w:r>
          <w:fldChar w:fldCharType="begin"/>
        </w:r>
        <w:r>
          <w:instrText>PAGE   \* MERGEFORMAT</w:instrText>
        </w:r>
        <w:r>
          <w:fldChar w:fldCharType="separate"/>
        </w:r>
        <w:r>
          <w:t>2</w:t>
        </w:r>
        <w:r>
          <w:fldChar w:fldCharType="end"/>
        </w:r>
      </w:p>
    </w:sdtContent>
  </w:sdt>
  <w:p w14:paraId="5DD8558D" w14:textId="77777777" w:rsidR="00F35F66" w:rsidRDefault="00F35F66">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0B9154" w14:textId="77777777" w:rsidR="00F35F66" w:rsidRDefault="00F35F66">
    <w:pPr>
      <w:pStyle w:val="Kopfzeile"/>
    </w:pPr>
    <w:r>
      <w:rPr>
        <w:noProof/>
      </w:rPr>
      <w:drawing>
        <wp:inline distT="0" distB="0" distL="0" distR="0" wp14:anchorId="78A8C228" wp14:editId="7D2D82EC">
          <wp:extent cx="2118052" cy="585773"/>
          <wp:effectExtent l="0" t="0" r="0" b="5080"/>
          <wp:docPr id="5"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Bild 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2118052" cy="585773"/>
                  </a:xfrm>
                  <a:prstGeom prst="rect">
                    <a:avLst/>
                  </a:prstGeom>
                  <a:noFill/>
                  <a:ln w="9525">
                    <a:noFill/>
                    <a:miter lim="800000"/>
                    <a:headEnd/>
                    <a:tailEnd/>
                  </a:ln>
                </pic:spPr>
              </pic:pic>
            </a:graphicData>
          </a:graphic>
        </wp:inline>
      </w:drawing>
    </w:r>
    <w:r w:rsidR="004861C3">
      <w:tab/>
    </w:r>
    <w:r w:rsidR="004861C3">
      <w:tab/>
    </w:r>
    <w:r w:rsidR="00697507">
      <w:rPr>
        <w:noProof/>
      </w:rPr>
      <w:drawing>
        <wp:inline distT="0" distB="0" distL="0" distR="0" wp14:anchorId="56048474" wp14:editId="065A4590">
          <wp:extent cx="1889092" cy="612000"/>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pic:nvPicPr>
                <pic:blipFill>
                  <a:blip r:embed="rId2">
                    <a:extLst>
                      <a:ext uri="{28A0092B-C50C-407E-A947-70E740481C1C}">
                        <a14:useLocalDpi xmlns:a14="http://schemas.microsoft.com/office/drawing/2010/main" val="0"/>
                      </a:ext>
                    </a:extLst>
                  </a:blip>
                  <a:stretch>
                    <a:fillRect/>
                  </a:stretch>
                </pic:blipFill>
                <pic:spPr>
                  <a:xfrm>
                    <a:off x="0" y="0"/>
                    <a:ext cx="1889092" cy="612000"/>
                  </a:xfrm>
                  <a:prstGeom prst="rect">
                    <a:avLst/>
                  </a:prstGeom>
                </pic:spPr>
              </pic:pic>
            </a:graphicData>
          </a:graphic>
        </wp:inline>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70590085"/>
      <w:docPartObj>
        <w:docPartGallery w:val="Page Numbers (Top of Page)"/>
        <w:docPartUnique/>
      </w:docPartObj>
    </w:sdtPr>
    <w:sdtEndPr/>
    <w:sdtContent>
      <w:p w14:paraId="5ADF42BA" w14:textId="77777777" w:rsidR="00966A4F" w:rsidRDefault="00966A4F">
        <w:pPr>
          <w:pStyle w:val="Kopfzeile"/>
          <w:jc w:val="right"/>
        </w:pPr>
        <w:r>
          <w:fldChar w:fldCharType="begin"/>
        </w:r>
        <w:r>
          <w:instrText>PAGE   \* MERGEFORMAT</w:instrText>
        </w:r>
        <w:r>
          <w:fldChar w:fldCharType="separate"/>
        </w:r>
        <w:r>
          <w:t>2</w:t>
        </w:r>
        <w:r>
          <w:fldChar w:fldCharType="end"/>
        </w:r>
      </w:p>
    </w:sdtContent>
  </w:sdt>
  <w:p w14:paraId="420FBE59" w14:textId="77777777" w:rsidR="00966A4F" w:rsidRDefault="00966A4F">
    <w:pPr>
      <w:pStyle w:val="Kopfzeile"/>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1C535B" w14:textId="77777777" w:rsidR="00BF5174" w:rsidRPr="00BF5174" w:rsidRDefault="00BF5174" w:rsidP="00BF5174">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52A2515"/>
    <w:multiLevelType w:val="multilevel"/>
    <w:tmpl w:val="F186619C"/>
    <w:numStyleLink w:val="NummerierteListe"/>
  </w:abstractNum>
  <w:abstractNum w:abstractNumId="1" w15:restartNumberingAfterBreak="0">
    <w:nsid w:val="2677691C"/>
    <w:multiLevelType w:val="multilevel"/>
    <w:tmpl w:val="BCB4E8BE"/>
    <w:lvl w:ilvl="0">
      <w:start w:val="1"/>
      <w:numFmt w:val="bullet"/>
      <w:lvlText w:val=""/>
      <w:lvlJc w:val="left"/>
      <w:pPr>
        <w:ind w:left="851" w:hanging="426"/>
      </w:pPr>
      <w:rPr>
        <w:rFonts w:ascii="Symbol" w:hAnsi="Symbol" w:hint="default"/>
      </w:rPr>
    </w:lvl>
    <w:lvl w:ilvl="1">
      <w:start w:val="1"/>
      <w:numFmt w:val="bullet"/>
      <w:lvlText w:val=""/>
      <w:lvlJc w:val="left"/>
      <w:pPr>
        <w:ind w:left="1276" w:hanging="426"/>
      </w:pPr>
      <w:rPr>
        <w:rFonts w:ascii="Symbol" w:hAnsi="Symbol" w:hint="default"/>
      </w:rPr>
    </w:lvl>
    <w:lvl w:ilvl="2">
      <w:start w:val="1"/>
      <w:numFmt w:val="bullet"/>
      <w:lvlText w:val=""/>
      <w:lvlJc w:val="left"/>
      <w:pPr>
        <w:ind w:left="1701" w:hanging="426"/>
      </w:pPr>
      <w:rPr>
        <w:rFonts w:ascii="Wingdings" w:hAnsi="Wingdings" w:hint="default"/>
      </w:rPr>
    </w:lvl>
    <w:lvl w:ilvl="3">
      <w:start w:val="1"/>
      <w:numFmt w:val="bullet"/>
      <w:lvlText w:val="o"/>
      <w:lvlJc w:val="left"/>
      <w:pPr>
        <w:ind w:left="2126" w:hanging="426"/>
      </w:pPr>
      <w:rPr>
        <w:rFonts w:ascii="Courier New" w:hAnsi="Courier New" w:hint="default"/>
      </w:rPr>
    </w:lvl>
    <w:lvl w:ilvl="4">
      <w:start w:val="1"/>
      <w:numFmt w:val="bullet"/>
      <w:lvlText w:val=""/>
      <w:lvlJc w:val="left"/>
      <w:pPr>
        <w:ind w:left="2551" w:hanging="426"/>
      </w:pPr>
      <w:rPr>
        <w:rFonts w:ascii="Symbol" w:hAnsi="Symbol" w:hint="default"/>
      </w:rPr>
    </w:lvl>
    <w:lvl w:ilvl="5">
      <w:start w:val="1"/>
      <w:numFmt w:val="bullet"/>
      <w:lvlText w:val=""/>
      <w:lvlJc w:val="left"/>
      <w:pPr>
        <w:ind w:left="2976" w:hanging="426"/>
      </w:pPr>
      <w:rPr>
        <w:rFonts w:ascii="Symbol" w:hAnsi="Symbol" w:hint="default"/>
      </w:rPr>
    </w:lvl>
    <w:lvl w:ilvl="6">
      <w:start w:val="1"/>
      <w:numFmt w:val="bullet"/>
      <w:lvlText w:val=""/>
      <w:lvlJc w:val="left"/>
      <w:pPr>
        <w:ind w:left="3401" w:hanging="426"/>
      </w:pPr>
      <w:rPr>
        <w:rFonts w:ascii="Wingdings" w:hAnsi="Wingdings" w:hint="default"/>
      </w:rPr>
    </w:lvl>
    <w:lvl w:ilvl="7">
      <w:start w:val="1"/>
      <w:numFmt w:val="bullet"/>
      <w:lvlText w:val="o"/>
      <w:lvlJc w:val="left"/>
      <w:pPr>
        <w:ind w:left="3826" w:hanging="426"/>
      </w:pPr>
      <w:rPr>
        <w:rFonts w:ascii="Courier New" w:hAnsi="Courier New" w:hint="default"/>
      </w:rPr>
    </w:lvl>
    <w:lvl w:ilvl="8">
      <w:start w:val="1"/>
      <w:numFmt w:val="bullet"/>
      <w:lvlText w:val=""/>
      <w:lvlJc w:val="left"/>
      <w:pPr>
        <w:ind w:left="4251" w:hanging="426"/>
      </w:pPr>
      <w:rPr>
        <w:rFonts w:ascii="Symbol" w:hAnsi="Symbol" w:hint="default"/>
      </w:rPr>
    </w:lvl>
  </w:abstractNum>
  <w:abstractNum w:abstractNumId="2" w15:restartNumberingAfterBreak="0">
    <w:nsid w:val="294B5A24"/>
    <w:multiLevelType w:val="multilevel"/>
    <w:tmpl w:val="BCB4E8BE"/>
    <w:name w:val="Unnummerierte Liste"/>
    <w:lvl w:ilvl="0">
      <w:start w:val="1"/>
      <w:numFmt w:val="bullet"/>
      <w:lvlText w:val=""/>
      <w:lvlJc w:val="left"/>
      <w:pPr>
        <w:ind w:left="851" w:hanging="426"/>
      </w:pPr>
      <w:rPr>
        <w:rFonts w:ascii="Symbol" w:hAnsi="Symbol" w:hint="default"/>
      </w:rPr>
    </w:lvl>
    <w:lvl w:ilvl="1">
      <w:start w:val="1"/>
      <w:numFmt w:val="bullet"/>
      <w:lvlText w:val=""/>
      <w:lvlJc w:val="left"/>
      <w:pPr>
        <w:ind w:left="1276" w:hanging="426"/>
      </w:pPr>
      <w:rPr>
        <w:rFonts w:ascii="Symbol" w:hAnsi="Symbol" w:hint="default"/>
      </w:rPr>
    </w:lvl>
    <w:lvl w:ilvl="2">
      <w:start w:val="1"/>
      <w:numFmt w:val="bullet"/>
      <w:lvlText w:val=""/>
      <w:lvlJc w:val="left"/>
      <w:pPr>
        <w:ind w:left="1701" w:hanging="426"/>
      </w:pPr>
      <w:rPr>
        <w:rFonts w:ascii="Wingdings" w:hAnsi="Wingdings" w:hint="default"/>
      </w:rPr>
    </w:lvl>
    <w:lvl w:ilvl="3">
      <w:start w:val="1"/>
      <w:numFmt w:val="bullet"/>
      <w:lvlText w:val="o"/>
      <w:lvlJc w:val="left"/>
      <w:pPr>
        <w:ind w:left="2126" w:hanging="426"/>
      </w:pPr>
      <w:rPr>
        <w:rFonts w:ascii="Courier New" w:hAnsi="Courier New" w:hint="default"/>
      </w:rPr>
    </w:lvl>
    <w:lvl w:ilvl="4">
      <w:start w:val="1"/>
      <w:numFmt w:val="bullet"/>
      <w:lvlText w:val=""/>
      <w:lvlJc w:val="left"/>
      <w:pPr>
        <w:ind w:left="2551" w:hanging="426"/>
      </w:pPr>
      <w:rPr>
        <w:rFonts w:ascii="Symbol" w:hAnsi="Symbol" w:hint="default"/>
      </w:rPr>
    </w:lvl>
    <w:lvl w:ilvl="5">
      <w:start w:val="1"/>
      <w:numFmt w:val="bullet"/>
      <w:lvlText w:val=""/>
      <w:lvlJc w:val="left"/>
      <w:pPr>
        <w:ind w:left="2976" w:hanging="426"/>
      </w:pPr>
      <w:rPr>
        <w:rFonts w:ascii="Symbol" w:hAnsi="Symbol" w:hint="default"/>
      </w:rPr>
    </w:lvl>
    <w:lvl w:ilvl="6">
      <w:start w:val="1"/>
      <w:numFmt w:val="bullet"/>
      <w:lvlText w:val=""/>
      <w:lvlJc w:val="left"/>
      <w:pPr>
        <w:ind w:left="3401" w:hanging="426"/>
      </w:pPr>
      <w:rPr>
        <w:rFonts w:ascii="Wingdings" w:hAnsi="Wingdings" w:hint="default"/>
      </w:rPr>
    </w:lvl>
    <w:lvl w:ilvl="7">
      <w:start w:val="1"/>
      <w:numFmt w:val="bullet"/>
      <w:lvlText w:val="o"/>
      <w:lvlJc w:val="left"/>
      <w:pPr>
        <w:ind w:left="3826" w:hanging="426"/>
      </w:pPr>
      <w:rPr>
        <w:rFonts w:ascii="Courier New" w:hAnsi="Courier New" w:hint="default"/>
      </w:rPr>
    </w:lvl>
    <w:lvl w:ilvl="8">
      <w:start w:val="1"/>
      <w:numFmt w:val="bullet"/>
      <w:lvlText w:val=""/>
      <w:lvlJc w:val="left"/>
      <w:pPr>
        <w:ind w:left="4251" w:hanging="426"/>
      </w:pPr>
      <w:rPr>
        <w:rFonts w:ascii="Symbol" w:hAnsi="Symbol" w:hint="default"/>
      </w:rPr>
    </w:lvl>
  </w:abstractNum>
  <w:abstractNum w:abstractNumId="3" w15:restartNumberingAfterBreak="0">
    <w:nsid w:val="29FF530E"/>
    <w:multiLevelType w:val="multilevel"/>
    <w:tmpl w:val="F186619C"/>
    <w:name w:val="Nummerierte Liste2"/>
    <w:numStyleLink w:val="NummerierteListe"/>
  </w:abstractNum>
  <w:abstractNum w:abstractNumId="4" w15:restartNumberingAfterBreak="0">
    <w:nsid w:val="318738BE"/>
    <w:multiLevelType w:val="multilevel"/>
    <w:tmpl w:val="BCB4E8BE"/>
    <w:name w:val="Nummerierte Liste22"/>
    <w:numStyleLink w:val="UnnummerierteListe"/>
  </w:abstractNum>
  <w:abstractNum w:abstractNumId="5" w15:restartNumberingAfterBreak="0">
    <w:nsid w:val="33824237"/>
    <w:multiLevelType w:val="multilevel"/>
    <w:tmpl w:val="A2A4F4F8"/>
    <w:name w:val="Überschriften"/>
    <w:lvl w:ilvl="0">
      <w:start w:val="1"/>
      <w:numFmt w:val="decimal"/>
      <w:lvlText w:val="%1"/>
      <w:lvlJc w:val="left"/>
      <w:pPr>
        <w:ind w:left="510" w:hanging="510"/>
      </w:pPr>
      <w:rPr>
        <w:rFonts w:hint="default"/>
      </w:rPr>
    </w:lvl>
    <w:lvl w:ilvl="1">
      <w:start w:val="1"/>
      <w:numFmt w:val="decimal"/>
      <w:lvlText w:val="%1.%2"/>
      <w:lvlJc w:val="left"/>
      <w:pPr>
        <w:ind w:left="680" w:hanging="680"/>
      </w:pPr>
      <w:rPr>
        <w:rFonts w:hint="default"/>
      </w:rPr>
    </w:lvl>
    <w:lvl w:ilvl="2">
      <w:start w:val="1"/>
      <w:numFmt w:val="decimal"/>
      <w:lvlText w:val="%1.%2.%3"/>
      <w:lvlJc w:val="left"/>
      <w:pPr>
        <w:ind w:left="850" w:hanging="850"/>
      </w:pPr>
      <w:rPr>
        <w:rFonts w:hint="default"/>
      </w:rPr>
    </w:lvl>
    <w:lvl w:ilvl="3">
      <w:start w:val="1"/>
      <w:numFmt w:val="decimal"/>
      <w:lvlText w:val="%1.%2.%3.%4"/>
      <w:lvlJc w:val="left"/>
      <w:pPr>
        <w:ind w:left="1020" w:hanging="1020"/>
      </w:pPr>
      <w:rPr>
        <w:rFonts w:hint="default"/>
      </w:rPr>
    </w:lvl>
    <w:lvl w:ilvl="4">
      <w:start w:val="1"/>
      <w:numFmt w:val="decimal"/>
      <w:lvlText w:val="%1.%2.%3.%4.%5"/>
      <w:lvlJc w:val="left"/>
      <w:pPr>
        <w:ind w:left="1190" w:hanging="1190"/>
      </w:pPr>
      <w:rPr>
        <w:rFonts w:hint="default"/>
      </w:rPr>
    </w:lvl>
    <w:lvl w:ilvl="5">
      <w:start w:val="1"/>
      <w:numFmt w:val="decimal"/>
      <w:lvlText w:val="%1.%2.%3.%4.%5.%6"/>
      <w:lvlJc w:val="left"/>
      <w:pPr>
        <w:ind w:left="1360" w:hanging="1360"/>
      </w:pPr>
      <w:rPr>
        <w:rFonts w:hint="default"/>
      </w:rPr>
    </w:lvl>
    <w:lvl w:ilvl="6">
      <w:start w:val="1"/>
      <w:numFmt w:val="decimal"/>
      <w:lvlText w:val="%1.%2.%3.%4.%5.%6.%7"/>
      <w:lvlJc w:val="left"/>
      <w:pPr>
        <w:ind w:left="1530" w:hanging="1530"/>
      </w:pPr>
      <w:rPr>
        <w:rFonts w:hint="default"/>
      </w:rPr>
    </w:lvl>
    <w:lvl w:ilvl="7">
      <w:start w:val="1"/>
      <w:numFmt w:val="decimal"/>
      <w:lvlText w:val="%1.%2.%3.%4.%5.%6.%7.%8"/>
      <w:lvlJc w:val="left"/>
      <w:pPr>
        <w:ind w:left="1700" w:hanging="1700"/>
      </w:pPr>
      <w:rPr>
        <w:rFonts w:hint="default"/>
      </w:rPr>
    </w:lvl>
    <w:lvl w:ilvl="8">
      <w:start w:val="1"/>
      <w:numFmt w:val="decimal"/>
      <w:lvlText w:val="%1.%2.%3.%4.%5.%6.%7.%8.%9"/>
      <w:lvlJc w:val="left"/>
      <w:pPr>
        <w:ind w:left="1870" w:hanging="1870"/>
      </w:pPr>
      <w:rPr>
        <w:rFonts w:hint="default"/>
      </w:rPr>
    </w:lvl>
  </w:abstractNum>
  <w:abstractNum w:abstractNumId="6" w15:restartNumberingAfterBreak="0">
    <w:nsid w:val="456C7456"/>
    <w:multiLevelType w:val="multilevel"/>
    <w:tmpl w:val="F186619C"/>
    <w:name w:val="Nummerierte Liste"/>
    <w:styleLink w:val="NummerierteListe"/>
    <w:lvl w:ilvl="0">
      <w:start w:val="1"/>
      <w:numFmt w:val="decimal"/>
      <w:isLgl/>
      <w:lvlText w:val="%1."/>
      <w:lvlJc w:val="left"/>
      <w:pPr>
        <w:ind w:left="851" w:hanging="426"/>
      </w:pPr>
      <w:rPr>
        <w:rFonts w:hint="default"/>
      </w:rPr>
    </w:lvl>
    <w:lvl w:ilvl="1">
      <w:start w:val="1"/>
      <w:numFmt w:val="lowerLetter"/>
      <w:lvlText w:val="%2."/>
      <w:lvlJc w:val="left"/>
      <w:pPr>
        <w:ind w:left="1276" w:hanging="425"/>
      </w:pPr>
      <w:rPr>
        <w:rFonts w:hint="default"/>
      </w:rPr>
    </w:lvl>
    <w:lvl w:ilvl="2">
      <w:start w:val="1"/>
      <w:numFmt w:val="lowerRoman"/>
      <w:lvlText w:val="%3."/>
      <w:lvlJc w:val="left"/>
      <w:pPr>
        <w:ind w:left="1701" w:hanging="425"/>
      </w:pPr>
      <w:rPr>
        <w:rFonts w:hint="default"/>
      </w:rPr>
    </w:lvl>
    <w:lvl w:ilvl="3">
      <w:start w:val="1"/>
      <w:numFmt w:val="decimal"/>
      <w:lvlText w:val="%4."/>
      <w:lvlJc w:val="left"/>
      <w:pPr>
        <w:ind w:left="2126" w:hanging="425"/>
      </w:pPr>
      <w:rPr>
        <w:rFonts w:hint="default"/>
      </w:rPr>
    </w:lvl>
    <w:lvl w:ilvl="4">
      <w:start w:val="1"/>
      <w:numFmt w:val="lowerLetter"/>
      <w:lvlText w:val="%5."/>
      <w:lvlJc w:val="left"/>
      <w:pPr>
        <w:ind w:left="2551" w:hanging="426"/>
      </w:pPr>
      <w:rPr>
        <w:rFonts w:hint="default"/>
      </w:rPr>
    </w:lvl>
    <w:lvl w:ilvl="5">
      <w:start w:val="1"/>
      <w:numFmt w:val="lowerRoman"/>
      <w:lvlText w:val="%6."/>
      <w:lvlJc w:val="left"/>
      <w:pPr>
        <w:ind w:left="2976" w:hanging="426"/>
      </w:pPr>
      <w:rPr>
        <w:rFonts w:hint="default"/>
      </w:rPr>
    </w:lvl>
    <w:lvl w:ilvl="6">
      <w:start w:val="1"/>
      <w:numFmt w:val="decimal"/>
      <w:lvlText w:val="%7."/>
      <w:lvlJc w:val="left"/>
      <w:pPr>
        <w:ind w:left="3401" w:hanging="426"/>
      </w:pPr>
      <w:rPr>
        <w:rFonts w:hint="default"/>
      </w:rPr>
    </w:lvl>
    <w:lvl w:ilvl="7">
      <w:start w:val="1"/>
      <w:numFmt w:val="lowerLetter"/>
      <w:lvlText w:val="%8."/>
      <w:lvlJc w:val="left"/>
      <w:pPr>
        <w:ind w:left="3827" w:hanging="427"/>
      </w:pPr>
      <w:rPr>
        <w:rFonts w:hint="default"/>
      </w:rPr>
    </w:lvl>
    <w:lvl w:ilvl="8">
      <w:start w:val="1"/>
      <w:numFmt w:val="lowerRoman"/>
      <w:lvlText w:val="%9."/>
      <w:lvlJc w:val="left"/>
      <w:pPr>
        <w:ind w:left="4251" w:hanging="426"/>
      </w:pPr>
      <w:rPr>
        <w:rFonts w:hint="default"/>
      </w:rPr>
    </w:lvl>
  </w:abstractNum>
  <w:abstractNum w:abstractNumId="7" w15:restartNumberingAfterBreak="0">
    <w:nsid w:val="46173082"/>
    <w:multiLevelType w:val="multilevel"/>
    <w:tmpl w:val="BCB4E8BE"/>
    <w:lvl w:ilvl="0">
      <w:start w:val="1"/>
      <w:numFmt w:val="bullet"/>
      <w:lvlText w:val=""/>
      <w:lvlJc w:val="left"/>
      <w:pPr>
        <w:ind w:left="851" w:hanging="426"/>
      </w:pPr>
      <w:rPr>
        <w:rFonts w:ascii="Symbol" w:hAnsi="Symbol" w:hint="default"/>
      </w:rPr>
    </w:lvl>
    <w:lvl w:ilvl="1">
      <w:start w:val="1"/>
      <w:numFmt w:val="bullet"/>
      <w:lvlText w:val=""/>
      <w:lvlJc w:val="left"/>
      <w:pPr>
        <w:ind w:left="1276" w:hanging="426"/>
      </w:pPr>
      <w:rPr>
        <w:rFonts w:ascii="Symbol" w:hAnsi="Symbol" w:hint="default"/>
      </w:rPr>
    </w:lvl>
    <w:lvl w:ilvl="2">
      <w:start w:val="1"/>
      <w:numFmt w:val="bullet"/>
      <w:lvlText w:val=""/>
      <w:lvlJc w:val="left"/>
      <w:pPr>
        <w:ind w:left="1701" w:hanging="426"/>
      </w:pPr>
      <w:rPr>
        <w:rFonts w:ascii="Wingdings" w:hAnsi="Wingdings" w:hint="default"/>
      </w:rPr>
    </w:lvl>
    <w:lvl w:ilvl="3">
      <w:start w:val="1"/>
      <w:numFmt w:val="bullet"/>
      <w:lvlText w:val="o"/>
      <w:lvlJc w:val="left"/>
      <w:pPr>
        <w:ind w:left="2126" w:hanging="426"/>
      </w:pPr>
      <w:rPr>
        <w:rFonts w:ascii="Courier New" w:hAnsi="Courier New" w:hint="default"/>
      </w:rPr>
    </w:lvl>
    <w:lvl w:ilvl="4">
      <w:start w:val="1"/>
      <w:numFmt w:val="bullet"/>
      <w:lvlText w:val=""/>
      <w:lvlJc w:val="left"/>
      <w:pPr>
        <w:ind w:left="2551" w:hanging="426"/>
      </w:pPr>
      <w:rPr>
        <w:rFonts w:ascii="Symbol" w:hAnsi="Symbol" w:hint="default"/>
      </w:rPr>
    </w:lvl>
    <w:lvl w:ilvl="5">
      <w:start w:val="1"/>
      <w:numFmt w:val="bullet"/>
      <w:lvlText w:val=""/>
      <w:lvlJc w:val="left"/>
      <w:pPr>
        <w:ind w:left="2976" w:hanging="426"/>
      </w:pPr>
      <w:rPr>
        <w:rFonts w:ascii="Symbol" w:hAnsi="Symbol" w:hint="default"/>
      </w:rPr>
    </w:lvl>
    <w:lvl w:ilvl="6">
      <w:start w:val="1"/>
      <w:numFmt w:val="bullet"/>
      <w:lvlText w:val=""/>
      <w:lvlJc w:val="left"/>
      <w:pPr>
        <w:ind w:left="3401" w:hanging="426"/>
      </w:pPr>
      <w:rPr>
        <w:rFonts w:ascii="Wingdings" w:hAnsi="Wingdings" w:hint="default"/>
      </w:rPr>
    </w:lvl>
    <w:lvl w:ilvl="7">
      <w:start w:val="1"/>
      <w:numFmt w:val="bullet"/>
      <w:lvlText w:val="o"/>
      <w:lvlJc w:val="left"/>
      <w:pPr>
        <w:ind w:left="3826" w:hanging="426"/>
      </w:pPr>
      <w:rPr>
        <w:rFonts w:ascii="Courier New" w:hAnsi="Courier New" w:hint="default"/>
      </w:rPr>
    </w:lvl>
    <w:lvl w:ilvl="8">
      <w:start w:val="1"/>
      <w:numFmt w:val="bullet"/>
      <w:lvlText w:val=""/>
      <w:lvlJc w:val="left"/>
      <w:pPr>
        <w:ind w:left="4251" w:hanging="426"/>
      </w:pPr>
      <w:rPr>
        <w:rFonts w:ascii="Symbol" w:hAnsi="Symbol" w:hint="default"/>
      </w:rPr>
    </w:lvl>
  </w:abstractNum>
  <w:abstractNum w:abstractNumId="8" w15:restartNumberingAfterBreak="0">
    <w:nsid w:val="5A3B50DA"/>
    <w:multiLevelType w:val="multilevel"/>
    <w:tmpl w:val="BCB4E8BE"/>
    <w:lvl w:ilvl="0">
      <w:start w:val="1"/>
      <w:numFmt w:val="bullet"/>
      <w:lvlText w:val=""/>
      <w:lvlJc w:val="left"/>
      <w:pPr>
        <w:ind w:left="851" w:hanging="426"/>
      </w:pPr>
      <w:rPr>
        <w:rFonts w:ascii="Symbol" w:hAnsi="Symbol" w:hint="default"/>
      </w:rPr>
    </w:lvl>
    <w:lvl w:ilvl="1">
      <w:start w:val="1"/>
      <w:numFmt w:val="bullet"/>
      <w:lvlText w:val=""/>
      <w:lvlJc w:val="left"/>
      <w:pPr>
        <w:ind w:left="1276" w:hanging="426"/>
      </w:pPr>
      <w:rPr>
        <w:rFonts w:ascii="Symbol" w:hAnsi="Symbol" w:hint="default"/>
      </w:rPr>
    </w:lvl>
    <w:lvl w:ilvl="2">
      <w:start w:val="1"/>
      <w:numFmt w:val="bullet"/>
      <w:lvlText w:val=""/>
      <w:lvlJc w:val="left"/>
      <w:pPr>
        <w:ind w:left="1701" w:hanging="426"/>
      </w:pPr>
      <w:rPr>
        <w:rFonts w:ascii="Wingdings" w:hAnsi="Wingdings" w:hint="default"/>
      </w:rPr>
    </w:lvl>
    <w:lvl w:ilvl="3">
      <w:start w:val="1"/>
      <w:numFmt w:val="bullet"/>
      <w:lvlText w:val="o"/>
      <w:lvlJc w:val="left"/>
      <w:pPr>
        <w:ind w:left="2126" w:hanging="426"/>
      </w:pPr>
      <w:rPr>
        <w:rFonts w:ascii="Courier New" w:hAnsi="Courier New" w:hint="default"/>
      </w:rPr>
    </w:lvl>
    <w:lvl w:ilvl="4">
      <w:start w:val="1"/>
      <w:numFmt w:val="bullet"/>
      <w:lvlText w:val=""/>
      <w:lvlJc w:val="left"/>
      <w:pPr>
        <w:ind w:left="2551" w:hanging="426"/>
      </w:pPr>
      <w:rPr>
        <w:rFonts w:ascii="Symbol" w:hAnsi="Symbol" w:hint="default"/>
      </w:rPr>
    </w:lvl>
    <w:lvl w:ilvl="5">
      <w:start w:val="1"/>
      <w:numFmt w:val="bullet"/>
      <w:lvlText w:val=""/>
      <w:lvlJc w:val="left"/>
      <w:pPr>
        <w:ind w:left="2976" w:hanging="426"/>
      </w:pPr>
      <w:rPr>
        <w:rFonts w:ascii="Symbol" w:hAnsi="Symbol" w:hint="default"/>
      </w:rPr>
    </w:lvl>
    <w:lvl w:ilvl="6">
      <w:start w:val="1"/>
      <w:numFmt w:val="bullet"/>
      <w:lvlText w:val=""/>
      <w:lvlJc w:val="left"/>
      <w:pPr>
        <w:ind w:left="3401" w:hanging="426"/>
      </w:pPr>
      <w:rPr>
        <w:rFonts w:ascii="Wingdings" w:hAnsi="Wingdings" w:hint="default"/>
      </w:rPr>
    </w:lvl>
    <w:lvl w:ilvl="7">
      <w:start w:val="1"/>
      <w:numFmt w:val="bullet"/>
      <w:lvlText w:val="o"/>
      <w:lvlJc w:val="left"/>
      <w:pPr>
        <w:ind w:left="3826" w:hanging="426"/>
      </w:pPr>
      <w:rPr>
        <w:rFonts w:ascii="Courier New" w:hAnsi="Courier New" w:hint="default"/>
      </w:rPr>
    </w:lvl>
    <w:lvl w:ilvl="8">
      <w:start w:val="1"/>
      <w:numFmt w:val="bullet"/>
      <w:lvlText w:val=""/>
      <w:lvlJc w:val="left"/>
      <w:pPr>
        <w:ind w:left="4251" w:hanging="426"/>
      </w:pPr>
      <w:rPr>
        <w:rFonts w:ascii="Symbol" w:hAnsi="Symbol" w:hint="default"/>
      </w:rPr>
    </w:lvl>
  </w:abstractNum>
  <w:abstractNum w:abstractNumId="9" w15:restartNumberingAfterBreak="0">
    <w:nsid w:val="607C4F34"/>
    <w:multiLevelType w:val="hybridMultilevel"/>
    <w:tmpl w:val="99A27620"/>
    <w:lvl w:ilvl="0" w:tplc="083C5E14">
      <w:start w:val="1"/>
      <w:numFmt w:val="decimal"/>
      <w:lvlText w:val="%1."/>
      <w:lvlJc w:val="left"/>
      <w:pPr>
        <w:ind w:left="1068" w:hanging="708"/>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15:restartNumberingAfterBreak="0">
    <w:nsid w:val="60A84F64"/>
    <w:multiLevelType w:val="multilevel"/>
    <w:tmpl w:val="BCB4E8BE"/>
    <w:name w:val="Nummerierte Liste32"/>
    <w:lvl w:ilvl="0">
      <w:start w:val="1"/>
      <w:numFmt w:val="bullet"/>
      <w:lvlText w:val=""/>
      <w:lvlJc w:val="left"/>
      <w:pPr>
        <w:ind w:left="851" w:hanging="426"/>
      </w:pPr>
      <w:rPr>
        <w:rFonts w:ascii="Symbol" w:hAnsi="Symbol" w:hint="default"/>
      </w:rPr>
    </w:lvl>
    <w:lvl w:ilvl="1">
      <w:start w:val="1"/>
      <w:numFmt w:val="bullet"/>
      <w:lvlText w:val=""/>
      <w:lvlJc w:val="left"/>
      <w:pPr>
        <w:ind w:left="1276" w:hanging="426"/>
      </w:pPr>
      <w:rPr>
        <w:rFonts w:ascii="Symbol" w:hAnsi="Symbol" w:hint="default"/>
      </w:rPr>
    </w:lvl>
    <w:lvl w:ilvl="2">
      <w:start w:val="1"/>
      <w:numFmt w:val="bullet"/>
      <w:lvlText w:val=""/>
      <w:lvlJc w:val="left"/>
      <w:pPr>
        <w:ind w:left="1701" w:hanging="426"/>
      </w:pPr>
      <w:rPr>
        <w:rFonts w:ascii="Wingdings" w:hAnsi="Wingdings" w:hint="default"/>
      </w:rPr>
    </w:lvl>
    <w:lvl w:ilvl="3">
      <w:start w:val="1"/>
      <w:numFmt w:val="bullet"/>
      <w:lvlText w:val="o"/>
      <w:lvlJc w:val="left"/>
      <w:pPr>
        <w:ind w:left="2126" w:hanging="426"/>
      </w:pPr>
      <w:rPr>
        <w:rFonts w:ascii="Courier New" w:hAnsi="Courier New" w:hint="default"/>
      </w:rPr>
    </w:lvl>
    <w:lvl w:ilvl="4">
      <w:start w:val="1"/>
      <w:numFmt w:val="bullet"/>
      <w:lvlText w:val=""/>
      <w:lvlJc w:val="left"/>
      <w:pPr>
        <w:ind w:left="2551" w:hanging="426"/>
      </w:pPr>
      <w:rPr>
        <w:rFonts w:ascii="Symbol" w:hAnsi="Symbol" w:hint="default"/>
      </w:rPr>
    </w:lvl>
    <w:lvl w:ilvl="5">
      <w:start w:val="1"/>
      <w:numFmt w:val="bullet"/>
      <w:lvlText w:val=""/>
      <w:lvlJc w:val="left"/>
      <w:pPr>
        <w:ind w:left="2976" w:hanging="426"/>
      </w:pPr>
      <w:rPr>
        <w:rFonts w:ascii="Symbol" w:hAnsi="Symbol" w:hint="default"/>
      </w:rPr>
    </w:lvl>
    <w:lvl w:ilvl="6">
      <w:start w:val="1"/>
      <w:numFmt w:val="bullet"/>
      <w:lvlText w:val=""/>
      <w:lvlJc w:val="left"/>
      <w:pPr>
        <w:ind w:left="3401" w:hanging="426"/>
      </w:pPr>
      <w:rPr>
        <w:rFonts w:ascii="Wingdings" w:hAnsi="Wingdings" w:hint="default"/>
      </w:rPr>
    </w:lvl>
    <w:lvl w:ilvl="7">
      <w:start w:val="1"/>
      <w:numFmt w:val="bullet"/>
      <w:lvlText w:val="o"/>
      <w:lvlJc w:val="left"/>
      <w:pPr>
        <w:ind w:left="3826" w:hanging="426"/>
      </w:pPr>
      <w:rPr>
        <w:rFonts w:ascii="Courier New" w:hAnsi="Courier New" w:hint="default"/>
      </w:rPr>
    </w:lvl>
    <w:lvl w:ilvl="8">
      <w:start w:val="1"/>
      <w:numFmt w:val="bullet"/>
      <w:lvlText w:val=""/>
      <w:lvlJc w:val="left"/>
      <w:pPr>
        <w:ind w:left="4251" w:hanging="426"/>
      </w:pPr>
      <w:rPr>
        <w:rFonts w:ascii="Symbol" w:hAnsi="Symbol" w:hint="default"/>
      </w:rPr>
    </w:lvl>
  </w:abstractNum>
  <w:abstractNum w:abstractNumId="11" w15:restartNumberingAfterBreak="0">
    <w:nsid w:val="697206BF"/>
    <w:multiLevelType w:val="multilevel"/>
    <w:tmpl w:val="BCB4E8BE"/>
    <w:numStyleLink w:val="UnnummerierteListe"/>
  </w:abstractNum>
  <w:abstractNum w:abstractNumId="12" w15:restartNumberingAfterBreak="0">
    <w:nsid w:val="6B2A7F90"/>
    <w:multiLevelType w:val="hybridMultilevel"/>
    <w:tmpl w:val="2B98B42E"/>
    <w:name w:val="Nummerierte Liste3"/>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77E97AD6"/>
    <w:multiLevelType w:val="multilevel"/>
    <w:tmpl w:val="BCB4E8BE"/>
    <w:styleLink w:val="UnnummerierteListe"/>
    <w:lvl w:ilvl="0">
      <w:start w:val="1"/>
      <w:numFmt w:val="bullet"/>
      <w:lvlText w:val=""/>
      <w:lvlJc w:val="left"/>
      <w:pPr>
        <w:ind w:left="851" w:hanging="426"/>
      </w:pPr>
      <w:rPr>
        <w:rFonts w:ascii="Symbol" w:hAnsi="Symbol" w:hint="default"/>
      </w:rPr>
    </w:lvl>
    <w:lvl w:ilvl="1">
      <w:start w:val="1"/>
      <w:numFmt w:val="bullet"/>
      <w:lvlText w:val=""/>
      <w:lvlJc w:val="left"/>
      <w:pPr>
        <w:ind w:left="1276" w:hanging="426"/>
      </w:pPr>
      <w:rPr>
        <w:rFonts w:ascii="Symbol" w:hAnsi="Symbol" w:hint="default"/>
      </w:rPr>
    </w:lvl>
    <w:lvl w:ilvl="2">
      <w:start w:val="1"/>
      <w:numFmt w:val="bullet"/>
      <w:lvlText w:val=""/>
      <w:lvlJc w:val="left"/>
      <w:pPr>
        <w:ind w:left="1701" w:hanging="426"/>
      </w:pPr>
      <w:rPr>
        <w:rFonts w:ascii="Wingdings" w:hAnsi="Wingdings" w:hint="default"/>
      </w:rPr>
    </w:lvl>
    <w:lvl w:ilvl="3">
      <w:start w:val="1"/>
      <w:numFmt w:val="bullet"/>
      <w:lvlText w:val="o"/>
      <w:lvlJc w:val="left"/>
      <w:pPr>
        <w:ind w:left="2126" w:hanging="426"/>
      </w:pPr>
      <w:rPr>
        <w:rFonts w:ascii="Courier New" w:hAnsi="Courier New" w:hint="default"/>
      </w:rPr>
    </w:lvl>
    <w:lvl w:ilvl="4">
      <w:start w:val="1"/>
      <w:numFmt w:val="bullet"/>
      <w:lvlText w:val=""/>
      <w:lvlJc w:val="left"/>
      <w:pPr>
        <w:ind w:left="2551" w:hanging="426"/>
      </w:pPr>
      <w:rPr>
        <w:rFonts w:ascii="Symbol" w:hAnsi="Symbol" w:hint="default"/>
      </w:rPr>
    </w:lvl>
    <w:lvl w:ilvl="5">
      <w:start w:val="1"/>
      <w:numFmt w:val="bullet"/>
      <w:lvlText w:val=""/>
      <w:lvlJc w:val="left"/>
      <w:pPr>
        <w:ind w:left="2976" w:hanging="426"/>
      </w:pPr>
      <w:rPr>
        <w:rFonts w:ascii="Symbol" w:hAnsi="Symbol" w:hint="default"/>
      </w:rPr>
    </w:lvl>
    <w:lvl w:ilvl="6">
      <w:start w:val="1"/>
      <w:numFmt w:val="bullet"/>
      <w:lvlText w:val=""/>
      <w:lvlJc w:val="left"/>
      <w:pPr>
        <w:ind w:left="3401" w:hanging="426"/>
      </w:pPr>
      <w:rPr>
        <w:rFonts w:ascii="Wingdings" w:hAnsi="Wingdings" w:hint="default"/>
      </w:rPr>
    </w:lvl>
    <w:lvl w:ilvl="7">
      <w:start w:val="1"/>
      <w:numFmt w:val="bullet"/>
      <w:lvlText w:val="o"/>
      <w:lvlJc w:val="left"/>
      <w:pPr>
        <w:ind w:left="3826" w:hanging="426"/>
      </w:pPr>
      <w:rPr>
        <w:rFonts w:ascii="Courier New" w:hAnsi="Courier New" w:hint="default"/>
      </w:rPr>
    </w:lvl>
    <w:lvl w:ilvl="8">
      <w:start w:val="1"/>
      <w:numFmt w:val="bullet"/>
      <w:lvlText w:val=""/>
      <w:lvlJc w:val="left"/>
      <w:pPr>
        <w:ind w:left="4251" w:hanging="426"/>
      </w:pPr>
      <w:rPr>
        <w:rFonts w:ascii="Symbol" w:hAnsi="Symbol" w:hint="default"/>
      </w:rPr>
    </w:lvl>
  </w:abstractNum>
  <w:abstractNum w:abstractNumId="14" w15:restartNumberingAfterBreak="0">
    <w:nsid w:val="79A87863"/>
    <w:multiLevelType w:val="multilevel"/>
    <w:tmpl w:val="29E6A720"/>
    <w:styleLink w:val="berschriften"/>
    <w:lvl w:ilvl="0">
      <w:start w:val="1"/>
      <w:numFmt w:val="decimal"/>
      <w:pStyle w:val="berschrift1"/>
      <w:lvlText w:val="%1"/>
      <w:lvlJc w:val="left"/>
      <w:pPr>
        <w:ind w:left="510" w:hanging="510"/>
      </w:pPr>
      <w:rPr>
        <w:rFonts w:hint="default"/>
      </w:rPr>
    </w:lvl>
    <w:lvl w:ilvl="1">
      <w:start w:val="1"/>
      <w:numFmt w:val="decimal"/>
      <w:pStyle w:val="berschrift2"/>
      <w:lvlText w:val="%1.%2"/>
      <w:lvlJc w:val="left"/>
      <w:pPr>
        <w:ind w:left="680" w:hanging="680"/>
      </w:pPr>
      <w:rPr>
        <w:rFonts w:hint="default"/>
      </w:rPr>
    </w:lvl>
    <w:lvl w:ilvl="2">
      <w:start w:val="1"/>
      <w:numFmt w:val="decimal"/>
      <w:pStyle w:val="berschrift3"/>
      <w:lvlText w:val="%1.%2.%3"/>
      <w:lvlJc w:val="left"/>
      <w:pPr>
        <w:ind w:left="850" w:hanging="850"/>
      </w:pPr>
      <w:rPr>
        <w:rFonts w:hint="default"/>
      </w:rPr>
    </w:lvl>
    <w:lvl w:ilvl="3">
      <w:start w:val="1"/>
      <w:numFmt w:val="decimal"/>
      <w:pStyle w:val="berschrift4"/>
      <w:lvlText w:val="%1.%2.%3.%4"/>
      <w:lvlJc w:val="left"/>
      <w:pPr>
        <w:ind w:left="1020" w:hanging="1020"/>
      </w:pPr>
      <w:rPr>
        <w:rFonts w:hint="default"/>
      </w:rPr>
    </w:lvl>
    <w:lvl w:ilvl="4">
      <w:start w:val="1"/>
      <w:numFmt w:val="decimal"/>
      <w:pStyle w:val="berschrift5"/>
      <w:lvlText w:val="%1.%2.%3.%4.%5"/>
      <w:lvlJc w:val="left"/>
      <w:pPr>
        <w:ind w:left="1190" w:hanging="1190"/>
      </w:pPr>
      <w:rPr>
        <w:rFonts w:hint="default"/>
      </w:rPr>
    </w:lvl>
    <w:lvl w:ilvl="5">
      <w:start w:val="1"/>
      <w:numFmt w:val="decimal"/>
      <w:pStyle w:val="berschrift6"/>
      <w:lvlText w:val="%1.%2.%3.%4.%5.%6"/>
      <w:lvlJc w:val="left"/>
      <w:pPr>
        <w:ind w:left="1360" w:hanging="1360"/>
      </w:pPr>
      <w:rPr>
        <w:rFonts w:hint="default"/>
      </w:rPr>
    </w:lvl>
    <w:lvl w:ilvl="6">
      <w:start w:val="1"/>
      <w:numFmt w:val="decimal"/>
      <w:pStyle w:val="berschrift7"/>
      <w:lvlText w:val="%1.%2.%3.%4.%5.%6.%7"/>
      <w:lvlJc w:val="left"/>
      <w:pPr>
        <w:ind w:left="1530" w:hanging="1530"/>
      </w:pPr>
      <w:rPr>
        <w:rFonts w:hint="default"/>
      </w:rPr>
    </w:lvl>
    <w:lvl w:ilvl="7">
      <w:start w:val="1"/>
      <w:numFmt w:val="decimal"/>
      <w:pStyle w:val="berschrift8"/>
      <w:lvlText w:val="%1.%2.%3.%4.%5.%6.%7.%8"/>
      <w:lvlJc w:val="left"/>
      <w:pPr>
        <w:ind w:left="1700" w:hanging="1700"/>
      </w:pPr>
      <w:rPr>
        <w:rFonts w:hint="default"/>
      </w:rPr>
    </w:lvl>
    <w:lvl w:ilvl="8">
      <w:start w:val="1"/>
      <w:numFmt w:val="decimal"/>
      <w:pStyle w:val="berschrift9"/>
      <w:lvlText w:val="%1.%2.%3.%4.%5.%6.%7.%8.%9"/>
      <w:lvlJc w:val="left"/>
      <w:pPr>
        <w:ind w:left="1870" w:hanging="1870"/>
      </w:pPr>
      <w:rPr>
        <w:rFonts w:hint="default"/>
      </w:rPr>
    </w:lvl>
  </w:abstractNum>
  <w:abstractNum w:abstractNumId="15" w15:restartNumberingAfterBreak="0">
    <w:nsid w:val="7BC32E5E"/>
    <w:multiLevelType w:val="multilevel"/>
    <w:tmpl w:val="0407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num w:numId="1" w16cid:durableId="491486277">
    <w:abstractNumId w:val="5"/>
  </w:num>
  <w:num w:numId="2" w16cid:durableId="434132784">
    <w:abstractNumId w:val="15"/>
  </w:num>
  <w:num w:numId="3" w16cid:durableId="842820722">
    <w:abstractNumId w:val="2"/>
  </w:num>
  <w:num w:numId="4" w16cid:durableId="1600020869">
    <w:abstractNumId w:val="1"/>
  </w:num>
  <w:num w:numId="5" w16cid:durableId="750541153">
    <w:abstractNumId w:val="7"/>
  </w:num>
  <w:num w:numId="6" w16cid:durableId="1346250556">
    <w:abstractNumId w:val="13"/>
  </w:num>
  <w:num w:numId="7" w16cid:durableId="1788505027">
    <w:abstractNumId w:val="11"/>
  </w:num>
  <w:num w:numId="8" w16cid:durableId="1713848802">
    <w:abstractNumId w:val="8"/>
  </w:num>
  <w:num w:numId="9" w16cid:durableId="202984443">
    <w:abstractNumId w:val="6"/>
  </w:num>
  <w:num w:numId="10" w16cid:durableId="1856458337">
    <w:abstractNumId w:val="3"/>
  </w:num>
  <w:num w:numId="11" w16cid:durableId="261644492">
    <w:abstractNumId w:val="4"/>
  </w:num>
  <w:num w:numId="12" w16cid:durableId="107703004">
    <w:abstractNumId w:val="5"/>
  </w:num>
  <w:num w:numId="13" w16cid:durableId="2145273952">
    <w:abstractNumId w:val="14"/>
  </w:num>
  <w:num w:numId="14" w16cid:durableId="2083945118">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1698120388">
    <w:abstractNumId w:val="0"/>
  </w:num>
  <w:num w:numId="16" w16cid:durableId="396827075">
    <w:abstractNumId w:val="9"/>
  </w:num>
  <w:num w:numId="17" w16cid:durableId="610237550">
    <w:abstractNumId w:val="12"/>
  </w:num>
  <w:num w:numId="18" w16cid:durableId="239171407">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ttachedTemplate r:id="rId1"/>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B4A72"/>
    <w:rsid w:val="00021C57"/>
    <w:rsid w:val="00025658"/>
    <w:rsid w:val="000342A1"/>
    <w:rsid w:val="0004133E"/>
    <w:rsid w:val="00041FF0"/>
    <w:rsid w:val="0005573B"/>
    <w:rsid w:val="00077512"/>
    <w:rsid w:val="00083141"/>
    <w:rsid w:val="000B3888"/>
    <w:rsid w:val="000D234B"/>
    <w:rsid w:val="000D6F33"/>
    <w:rsid w:val="000E3DC1"/>
    <w:rsid w:val="000E7600"/>
    <w:rsid w:val="000F6B22"/>
    <w:rsid w:val="00100AE1"/>
    <w:rsid w:val="00144D70"/>
    <w:rsid w:val="001B4A72"/>
    <w:rsid w:val="001D3C78"/>
    <w:rsid w:val="001E387A"/>
    <w:rsid w:val="001F2CCB"/>
    <w:rsid w:val="00211F53"/>
    <w:rsid w:val="0021718D"/>
    <w:rsid w:val="00217F04"/>
    <w:rsid w:val="00230024"/>
    <w:rsid w:val="00245B8D"/>
    <w:rsid w:val="00245F10"/>
    <w:rsid w:val="002525FD"/>
    <w:rsid w:val="002A0BA9"/>
    <w:rsid w:val="002A5F04"/>
    <w:rsid w:val="002F624A"/>
    <w:rsid w:val="00303A11"/>
    <w:rsid w:val="003230DD"/>
    <w:rsid w:val="003241E1"/>
    <w:rsid w:val="003327CF"/>
    <w:rsid w:val="0033701F"/>
    <w:rsid w:val="00341E0E"/>
    <w:rsid w:val="00356BA4"/>
    <w:rsid w:val="0037058C"/>
    <w:rsid w:val="0037540D"/>
    <w:rsid w:val="003935BC"/>
    <w:rsid w:val="003A50B2"/>
    <w:rsid w:val="003B223A"/>
    <w:rsid w:val="003D615A"/>
    <w:rsid w:val="00403193"/>
    <w:rsid w:val="00455952"/>
    <w:rsid w:val="004703BD"/>
    <w:rsid w:val="004861C3"/>
    <w:rsid w:val="004A3E0D"/>
    <w:rsid w:val="004C2E84"/>
    <w:rsid w:val="004C7379"/>
    <w:rsid w:val="004D1690"/>
    <w:rsid w:val="004E02DB"/>
    <w:rsid w:val="005066C5"/>
    <w:rsid w:val="005138BC"/>
    <w:rsid w:val="005210B7"/>
    <w:rsid w:val="005A6B41"/>
    <w:rsid w:val="005C5108"/>
    <w:rsid w:val="005E211B"/>
    <w:rsid w:val="005E3B42"/>
    <w:rsid w:val="005F7C8F"/>
    <w:rsid w:val="0061750E"/>
    <w:rsid w:val="006253D4"/>
    <w:rsid w:val="006803FC"/>
    <w:rsid w:val="00681062"/>
    <w:rsid w:val="00681FF5"/>
    <w:rsid w:val="00697507"/>
    <w:rsid w:val="006C3DDC"/>
    <w:rsid w:val="006C7BC4"/>
    <w:rsid w:val="006D5E94"/>
    <w:rsid w:val="007031F0"/>
    <w:rsid w:val="007131A6"/>
    <w:rsid w:val="007220FA"/>
    <w:rsid w:val="00730F9D"/>
    <w:rsid w:val="00744465"/>
    <w:rsid w:val="007453E5"/>
    <w:rsid w:val="007675BA"/>
    <w:rsid w:val="007A592F"/>
    <w:rsid w:val="007B3743"/>
    <w:rsid w:val="007C559F"/>
    <w:rsid w:val="00821E5E"/>
    <w:rsid w:val="00840942"/>
    <w:rsid w:val="00863FA2"/>
    <w:rsid w:val="0088733E"/>
    <w:rsid w:val="008A1B56"/>
    <w:rsid w:val="008C6A2B"/>
    <w:rsid w:val="008F16EE"/>
    <w:rsid w:val="00907FAD"/>
    <w:rsid w:val="00946305"/>
    <w:rsid w:val="00950E19"/>
    <w:rsid w:val="009524CB"/>
    <w:rsid w:val="00966A4F"/>
    <w:rsid w:val="0099209C"/>
    <w:rsid w:val="009C5290"/>
    <w:rsid w:val="009D1775"/>
    <w:rsid w:val="009D465C"/>
    <w:rsid w:val="009D7092"/>
    <w:rsid w:val="009F4EB4"/>
    <w:rsid w:val="009F6EFA"/>
    <w:rsid w:val="00A0613B"/>
    <w:rsid w:val="00A14446"/>
    <w:rsid w:val="00AB4E27"/>
    <w:rsid w:val="00AD69D2"/>
    <w:rsid w:val="00AF6227"/>
    <w:rsid w:val="00B22676"/>
    <w:rsid w:val="00B446F7"/>
    <w:rsid w:val="00B6541E"/>
    <w:rsid w:val="00BD2DFB"/>
    <w:rsid w:val="00BF5174"/>
    <w:rsid w:val="00C1509F"/>
    <w:rsid w:val="00C52F7B"/>
    <w:rsid w:val="00C538C4"/>
    <w:rsid w:val="00CC6079"/>
    <w:rsid w:val="00CE1481"/>
    <w:rsid w:val="00CF48EE"/>
    <w:rsid w:val="00D30DCF"/>
    <w:rsid w:val="00D7592B"/>
    <w:rsid w:val="00D924FD"/>
    <w:rsid w:val="00DB1D3A"/>
    <w:rsid w:val="00DE6CFB"/>
    <w:rsid w:val="00E003FF"/>
    <w:rsid w:val="00E12D84"/>
    <w:rsid w:val="00E13CE5"/>
    <w:rsid w:val="00E23963"/>
    <w:rsid w:val="00E3039D"/>
    <w:rsid w:val="00E3285B"/>
    <w:rsid w:val="00E708DD"/>
    <w:rsid w:val="00E73136"/>
    <w:rsid w:val="00E808D2"/>
    <w:rsid w:val="00E956B9"/>
    <w:rsid w:val="00ED4F80"/>
    <w:rsid w:val="00F02896"/>
    <w:rsid w:val="00F164F8"/>
    <w:rsid w:val="00F23BCF"/>
    <w:rsid w:val="00F35F66"/>
    <w:rsid w:val="00F36FBE"/>
    <w:rsid w:val="00F42C07"/>
    <w:rsid w:val="00FA5B21"/>
    <w:rsid w:val="00FA7C11"/>
    <w:rsid w:val="00FD4F50"/>
    <w:rsid w:val="00FE48CD"/>
    <w:rsid w:val="00FF752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FEA7A72"/>
  <w15:chartTrackingRefBased/>
  <w15:docId w15:val="{A50C7D2E-E1E2-4C4C-8481-F74002D113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rPr>
    </w:rPrDefault>
    <w:pPrDefault>
      <w:pPr>
        <w:spacing w:after="240" w:line="360" w:lineRule="auto"/>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semiHidden="1" w:uiPriority="20" w:unhideWhenUs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semiHidden="1" w:uiPriority="29" w:unhideWhenUsed="1" w:qFormat="1"/>
    <w:lsdException w:name="Intense Quote" w:semiHidden="1" w:uiPriority="30" w:unhideWhenUsed="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unhideWhenUsed="1" w:qFormat="1"/>
    <w:lsdException w:name="Intense Emphasis" w:semiHidden="1" w:uiPriority="21" w:unhideWhenUsed="1" w:qFormat="1"/>
    <w:lsdException w:name="Subtle Reference" w:semiHidden="1" w:uiPriority="31" w:unhideWhenUsed="1" w:qFormat="1"/>
    <w:lsdException w:name="Intense Reference" w:semiHidden="1" w:uiPriority="32" w:unhideWhenUsed="1" w:qFormat="1"/>
    <w:lsdException w:name="Book Title" w:semiHidden="1" w:uiPriority="33" w:unhideWhenUsed="1" w:qFormat="1"/>
    <w:lsdException w:name="Bibliography" w:uiPriority="37"/>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1750E"/>
  </w:style>
  <w:style w:type="paragraph" w:styleId="berschrift1">
    <w:name w:val="heading 1"/>
    <w:basedOn w:val="Standard"/>
    <w:next w:val="Standard"/>
    <w:link w:val="berschrift1Zchn"/>
    <w:uiPriority w:val="9"/>
    <w:qFormat/>
    <w:rsid w:val="008C6A2B"/>
    <w:pPr>
      <w:keepNext/>
      <w:keepLines/>
      <w:pageBreakBefore/>
      <w:numPr>
        <w:numId w:val="13"/>
      </w:numPr>
      <w:spacing w:before="320"/>
      <w:outlineLvl w:val="0"/>
    </w:pPr>
    <w:rPr>
      <w:rFonts w:asciiTheme="majorHAnsi" w:eastAsiaTheme="majorEastAsia" w:hAnsiTheme="majorHAnsi" w:cstheme="majorBidi"/>
      <w:b/>
      <w:sz w:val="32"/>
      <w:szCs w:val="32"/>
    </w:rPr>
  </w:style>
  <w:style w:type="paragraph" w:styleId="berschrift2">
    <w:name w:val="heading 2"/>
    <w:basedOn w:val="Standard"/>
    <w:next w:val="Standard"/>
    <w:link w:val="berschrift2Zchn"/>
    <w:uiPriority w:val="9"/>
    <w:qFormat/>
    <w:rsid w:val="001D3C78"/>
    <w:pPr>
      <w:keepNext/>
      <w:keepLines/>
      <w:numPr>
        <w:ilvl w:val="1"/>
        <w:numId w:val="13"/>
      </w:numPr>
      <w:spacing w:before="280"/>
      <w:jc w:val="left"/>
      <w:outlineLvl w:val="1"/>
    </w:pPr>
    <w:rPr>
      <w:rFonts w:asciiTheme="majorHAnsi" w:eastAsiaTheme="majorEastAsia" w:hAnsiTheme="majorHAnsi" w:cstheme="majorBidi"/>
      <w:b/>
      <w:sz w:val="28"/>
      <w:szCs w:val="26"/>
    </w:rPr>
  </w:style>
  <w:style w:type="paragraph" w:styleId="berschrift3">
    <w:name w:val="heading 3"/>
    <w:basedOn w:val="Standard"/>
    <w:next w:val="Standard"/>
    <w:link w:val="berschrift3Zchn"/>
    <w:uiPriority w:val="9"/>
    <w:qFormat/>
    <w:rsid w:val="001D3C78"/>
    <w:pPr>
      <w:keepNext/>
      <w:keepLines/>
      <w:numPr>
        <w:ilvl w:val="2"/>
        <w:numId w:val="13"/>
      </w:numPr>
      <w:spacing w:before="240"/>
      <w:ind w:left="851" w:hanging="851"/>
      <w:jc w:val="left"/>
      <w:outlineLvl w:val="2"/>
    </w:pPr>
    <w:rPr>
      <w:rFonts w:asciiTheme="majorHAnsi" w:eastAsiaTheme="majorEastAsia" w:hAnsiTheme="majorHAnsi" w:cstheme="majorBidi"/>
      <w:b/>
    </w:rPr>
  </w:style>
  <w:style w:type="paragraph" w:styleId="berschrift4">
    <w:name w:val="heading 4"/>
    <w:basedOn w:val="Standard"/>
    <w:next w:val="Standard"/>
    <w:link w:val="berschrift4Zchn"/>
    <w:uiPriority w:val="9"/>
    <w:semiHidden/>
    <w:qFormat/>
    <w:rsid w:val="003327CF"/>
    <w:pPr>
      <w:keepNext/>
      <w:keepLines/>
      <w:numPr>
        <w:ilvl w:val="3"/>
        <w:numId w:val="13"/>
      </w:numPr>
      <w:jc w:val="left"/>
      <w:outlineLvl w:val="3"/>
    </w:pPr>
    <w:rPr>
      <w:rFonts w:asciiTheme="majorHAnsi" w:eastAsiaTheme="majorEastAsia" w:hAnsiTheme="majorHAnsi" w:cstheme="majorBidi"/>
      <w:iCs/>
    </w:rPr>
  </w:style>
  <w:style w:type="paragraph" w:styleId="berschrift5">
    <w:name w:val="heading 5"/>
    <w:basedOn w:val="Standard"/>
    <w:next w:val="Standard"/>
    <w:link w:val="berschrift5Zchn"/>
    <w:uiPriority w:val="9"/>
    <w:semiHidden/>
    <w:qFormat/>
    <w:rsid w:val="003327CF"/>
    <w:pPr>
      <w:keepNext/>
      <w:keepLines/>
      <w:numPr>
        <w:ilvl w:val="4"/>
        <w:numId w:val="13"/>
      </w:numPr>
      <w:jc w:val="left"/>
      <w:outlineLvl w:val="4"/>
    </w:pPr>
    <w:rPr>
      <w:rFonts w:asciiTheme="majorHAnsi" w:eastAsiaTheme="majorEastAsia" w:hAnsiTheme="majorHAnsi" w:cstheme="majorBidi"/>
    </w:rPr>
  </w:style>
  <w:style w:type="paragraph" w:styleId="berschrift6">
    <w:name w:val="heading 6"/>
    <w:basedOn w:val="Standard"/>
    <w:next w:val="Standard"/>
    <w:link w:val="berschrift6Zchn"/>
    <w:uiPriority w:val="9"/>
    <w:semiHidden/>
    <w:qFormat/>
    <w:rsid w:val="003327CF"/>
    <w:pPr>
      <w:keepNext/>
      <w:keepLines/>
      <w:numPr>
        <w:ilvl w:val="5"/>
        <w:numId w:val="13"/>
      </w:numPr>
      <w:jc w:val="left"/>
      <w:outlineLvl w:val="5"/>
    </w:pPr>
    <w:rPr>
      <w:rFonts w:asciiTheme="majorHAnsi" w:eastAsiaTheme="majorEastAsia" w:hAnsiTheme="majorHAnsi" w:cstheme="majorBidi"/>
    </w:rPr>
  </w:style>
  <w:style w:type="paragraph" w:styleId="berschrift7">
    <w:name w:val="heading 7"/>
    <w:basedOn w:val="Standard"/>
    <w:next w:val="Standard"/>
    <w:link w:val="berschrift7Zchn"/>
    <w:uiPriority w:val="9"/>
    <w:semiHidden/>
    <w:qFormat/>
    <w:rsid w:val="003327CF"/>
    <w:pPr>
      <w:keepNext/>
      <w:keepLines/>
      <w:numPr>
        <w:ilvl w:val="6"/>
        <w:numId w:val="13"/>
      </w:numPr>
      <w:jc w:val="left"/>
      <w:outlineLvl w:val="6"/>
    </w:pPr>
    <w:rPr>
      <w:rFonts w:asciiTheme="majorHAnsi" w:eastAsiaTheme="majorEastAsia" w:hAnsiTheme="majorHAnsi" w:cstheme="majorBidi"/>
      <w:iCs/>
    </w:rPr>
  </w:style>
  <w:style w:type="paragraph" w:styleId="berschrift8">
    <w:name w:val="heading 8"/>
    <w:basedOn w:val="Standard"/>
    <w:next w:val="Standard"/>
    <w:link w:val="berschrift8Zchn"/>
    <w:uiPriority w:val="9"/>
    <w:semiHidden/>
    <w:qFormat/>
    <w:rsid w:val="003327CF"/>
    <w:pPr>
      <w:keepNext/>
      <w:keepLines/>
      <w:numPr>
        <w:ilvl w:val="7"/>
        <w:numId w:val="13"/>
      </w:numPr>
      <w:jc w:val="left"/>
      <w:outlineLvl w:val="7"/>
    </w:pPr>
    <w:rPr>
      <w:rFonts w:asciiTheme="majorHAnsi" w:eastAsiaTheme="majorEastAsia" w:hAnsiTheme="majorHAnsi" w:cstheme="majorBidi"/>
      <w:szCs w:val="21"/>
    </w:rPr>
  </w:style>
  <w:style w:type="paragraph" w:styleId="berschrift9">
    <w:name w:val="heading 9"/>
    <w:basedOn w:val="Standard"/>
    <w:next w:val="Standard"/>
    <w:link w:val="berschrift9Zchn"/>
    <w:uiPriority w:val="9"/>
    <w:semiHidden/>
    <w:qFormat/>
    <w:rsid w:val="003327CF"/>
    <w:pPr>
      <w:keepNext/>
      <w:keepLines/>
      <w:numPr>
        <w:ilvl w:val="8"/>
        <w:numId w:val="13"/>
      </w:numPr>
      <w:outlineLvl w:val="8"/>
    </w:pPr>
    <w:rPr>
      <w:rFonts w:asciiTheme="majorHAnsi" w:eastAsiaTheme="majorEastAsia" w:hAnsiTheme="majorHAnsi" w:cstheme="majorBidi"/>
      <w:iCs/>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DE6CF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uiPriority w:val="99"/>
    <w:unhideWhenUsed/>
    <w:rsid w:val="00F35F66"/>
    <w:pPr>
      <w:tabs>
        <w:tab w:val="center" w:pos="4536"/>
        <w:tab w:val="right" w:pos="9072"/>
      </w:tabs>
      <w:spacing w:after="0" w:line="240" w:lineRule="auto"/>
    </w:pPr>
    <w:rPr>
      <w:sz w:val="20"/>
    </w:rPr>
  </w:style>
  <w:style w:type="character" w:customStyle="1" w:styleId="KopfzeileZchn">
    <w:name w:val="Kopfzeile Zchn"/>
    <w:basedOn w:val="Absatz-Standardschriftart"/>
    <w:link w:val="Kopfzeile"/>
    <w:uiPriority w:val="99"/>
    <w:rsid w:val="00F35F66"/>
    <w:rPr>
      <w:sz w:val="20"/>
    </w:rPr>
  </w:style>
  <w:style w:type="paragraph" w:styleId="Fuzeile">
    <w:name w:val="footer"/>
    <w:basedOn w:val="Standard"/>
    <w:link w:val="FuzeileZchn"/>
    <w:uiPriority w:val="99"/>
    <w:unhideWhenUsed/>
    <w:rsid w:val="00DE6CFB"/>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DE6CFB"/>
  </w:style>
  <w:style w:type="character" w:customStyle="1" w:styleId="berschrift1Zchn">
    <w:name w:val="Überschrift 1 Zchn"/>
    <w:basedOn w:val="Absatz-Standardschriftart"/>
    <w:link w:val="berschrift1"/>
    <w:uiPriority w:val="9"/>
    <w:rsid w:val="008C6A2B"/>
    <w:rPr>
      <w:rFonts w:asciiTheme="majorHAnsi" w:eastAsiaTheme="majorEastAsia" w:hAnsiTheme="majorHAnsi" w:cstheme="majorBidi"/>
      <w:b/>
      <w:sz w:val="32"/>
      <w:szCs w:val="32"/>
    </w:rPr>
  </w:style>
  <w:style w:type="character" w:customStyle="1" w:styleId="berschrift2Zchn">
    <w:name w:val="Überschrift 2 Zchn"/>
    <w:basedOn w:val="Absatz-Standardschriftart"/>
    <w:link w:val="berschrift2"/>
    <w:uiPriority w:val="9"/>
    <w:rsid w:val="001D3C78"/>
    <w:rPr>
      <w:rFonts w:asciiTheme="majorHAnsi" w:eastAsiaTheme="majorEastAsia" w:hAnsiTheme="majorHAnsi" w:cstheme="majorBidi"/>
      <w:b/>
      <w:sz w:val="28"/>
      <w:szCs w:val="26"/>
    </w:rPr>
  </w:style>
  <w:style w:type="character" w:customStyle="1" w:styleId="berschrift3Zchn">
    <w:name w:val="Überschrift 3 Zchn"/>
    <w:basedOn w:val="Absatz-Standardschriftart"/>
    <w:link w:val="berschrift3"/>
    <w:uiPriority w:val="9"/>
    <w:rsid w:val="001D3C78"/>
    <w:rPr>
      <w:rFonts w:asciiTheme="majorHAnsi" w:eastAsiaTheme="majorEastAsia" w:hAnsiTheme="majorHAnsi" w:cstheme="majorBidi"/>
      <w:b/>
    </w:rPr>
  </w:style>
  <w:style w:type="character" w:customStyle="1" w:styleId="berschrift4Zchn">
    <w:name w:val="Überschrift 4 Zchn"/>
    <w:basedOn w:val="Absatz-Standardschriftart"/>
    <w:link w:val="berschrift4"/>
    <w:uiPriority w:val="9"/>
    <w:semiHidden/>
    <w:rsid w:val="003327CF"/>
    <w:rPr>
      <w:rFonts w:asciiTheme="majorHAnsi" w:eastAsiaTheme="majorEastAsia" w:hAnsiTheme="majorHAnsi" w:cstheme="majorBidi"/>
      <w:iCs/>
    </w:rPr>
  </w:style>
  <w:style w:type="character" w:customStyle="1" w:styleId="berschrift5Zchn">
    <w:name w:val="Überschrift 5 Zchn"/>
    <w:basedOn w:val="Absatz-Standardschriftart"/>
    <w:link w:val="berschrift5"/>
    <w:uiPriority w:val="9"/>
    <w:semiHidden/>
    <w:rsid w:val="003327CF"/>
    <w:rPr>
      <w:rFonts w:asciiTheme="majorHAnsi" w:eastAsiaTheme="majorEastAsia" w:hAnsiTheme="majorHAnsi" w:cstheme="majorBidi"/>
    </w:rPr>
  </w:style>
  <w:style w:type="character" w:customStyle="1" w:styleId="berschrift6Zchn">
    <w:name w:val="Überschrift 6 Zchn"/>
    <w:basedOn w:val="Absatz-Standardschriftart"/>
    <w:link w:val="berschrift6"/>
    <w:uiPriority w:val="9"/>
    <w:semiHidden/>
    <w:rsid w:val="003327CF"/>
    <w:rPr>
      <w:rFonts w:asciiTheme="majorHAnsi" w:eastAsiaTheme="majorEastAsia" w:hAnsiTheme="majorHAnsi" w:cstheme="majorBidi"/>
    </w:rPr>
  </w:style>
  <w:style w:type="character" w:customStyle="1" w:styleId="berschrift7Zchn">
    <w:name w:val="Überschrift 7 Zchn"/>
    <w:basedOn w:val="Absatz-Standardschriftart"/>
    <w:link w:val="berschrift7"/>
    <w:uiPriority w:val="9"/>
    <w:semiHidden/>
    <w:rsid w:val="003327CF"/>
    <w:rPr>
      <w:rFonts w:asciiTheme="majorHAnsi" w:eastAsiaTheme="majorEastAsia" w:hAnsiTheme="majorHAnsi" w:cstheme="majorBidi"/>
      <w:iCs/>
    </w:rPr>
  </w:style>
  <w:style w:type="character" w:customStyle="1" w:styleId="berschrift8Zchn">
    <w:name w:val="Überschrift 8 Zchn"/>
    <w:basedOn w:val="Absatz-Standardschriftart"/>
    <w:link w:val="berschrift8"/>
    <w:uiPriority w:val="9"/>
    <w:semiHidden/>
    <w:rsid w:val="003327CF"/>
    <w:rPr>
      <w:rFonts w:asciiTheme="majorHAnsi" w:eastAsiaTheme="majorEastAsia" w:hAnsiTheme="majorHAnsi" w:cstheme="majorBidi"/>
      <w:szCs w:val="21"/>
    </w:rPr>
  </w:style>
  <w:style w:type="character" w:customStyle="1" w:styleId="berschrift9Zchn">
    <w:name w:val="Überschrift 9 Zchn"/>
    <w:basedOn w:val="Absatz-Standardschriftart"/>
    <w:link w:val="berschrift9"/>
    <w:uiPriority w:val="9"/>
    <w:semiHidden/>
    <w:rsid w:val="003327CF"/>
    <w:rPr>
      <w:rFonts w:asciiTheme="majorHAnsi" w:eastAsiaTheme="majorEastAsia" w:hAnsiTheme="majorHAnsi" w:cstheme="majorBidi"/>
      <w:iCs/>
      <w:szCs w:val="21"/>
    </w:rPr>
  </w:style>
  <w:style w:type="paragraph" w:styleId="Listenabsatz">
    <w:name w:val="List Paragraph"/>
    <w:basedOn w:val="Standard"/>
    <w:uiPriority w:val="34"/>
    <w:qFormat/>
    <w:rsid w:val="00730F9D"/>
    <w:pPr>
      <w:ind w:left="851"/>
      <w:contextualSpacing/>
    </w:pPr>
  </w:style>
  <w:style w:type="numbering" w:customStyle="1" w:styleId="UnnummerierteListe">
    <w:name w:val="Unnummerierte Liste"/>
    <w:uiPriority w:val="99"/>
    <w:rsid w:val="004C7379"/>
    <w:pPr>
      <w:numPr>
        <w:numId w:val="6"/>
      </w:numPr>
    </w:pPr>
  </w:style>
  <w:style w:type="numbering" w:customStyle="1" w:styleId="NummerierteListe">
    <w:name w:val="Nummerierte Liste"/>
    <w:uiPriority w:val="99"/>
    <w:rsid w:val="004C7379"/>
    <w:pPr>
      <w:numPr>
        <w:numId w:val="9"/>
      </w:numPr>
    </w:pPr>
  </w:style>
  <w:style w:type="numbering" w:customStyle="1" w:styleId="berschriften">
    <w:name w:val="Überschriften"/>
    <w:uiPriority w:val="99"/>
    <w:rsid w:val="003327CF"/>
    <w:pPr>
      <w:numPr>
        <w:numId w:val="13"/>
      </w:numPr>
    </w:pPr>
  </w:style>
  <w:style w:type="character" w:customStyle="1" w:styleId="Kursiv">
    <w:name w:val="Kursiv"/>
    <w:basedOn w:val="Absatz-Standardschriftart"/>
    <w:uiPriority w:val="23"/>
    <w:qFormat/>
    <w:rsid w:val="002A0BA9"/>
    <w:rPr>
      <w:i/>
    </w:rPr>
  </w:style>
  <w:style w:type="character" w:customStyle="1" w:styleId="FettKursiv">
    <w:name w:val="Fett Kursiv"/>
    <w:basedOn w:val="Absatz-Standardschriftart"/>
    <w:uiPriority w:val="24"/>
    <w:qFormat/>
    <w:rsid w:val="002A0BA9"/>
    <w:rPr>
      <w:b/>
      <w:i/>
    </w:rPr>
  </w:style>
  <w:style w:type="character" w:customStyle="1" w:styleId="Unterstrichen">
    <w:name w:val="Unterstrichen"/>
    <w:basedOn w:val="Absatz-Standardschriftart"/>
    <w:uiPriority w:val="25"/>
    <w:rsid w:val="00C1509F"/>
    <w:rPr>
      <w:u w:val="single"/>
    </w:rPr>
  </w:style>
  <w:style w:type="character" w:styleId="Fett">
    <w:name w:val="Strong"/>
    <w:basedOn w:val="Absatz-Standardschriftart"/>
    <w:uiPriority w:val="22"/>
    <w:qFormat/>
    <w:rsid w:val="00C1509F"/>
    <w:rPr>
      <w:b/>
      <w:bCs/>
    </w:rPr>
  </w:style>
  <w:style w:type="table" w:styleId="Gitternetztabelle3">
    <w:name w:val="Grid Table 3"/>
    <w:basedOn w:val="NormaleTabelle"/>
    <w:uiPriority w:val="48"/>
    <w:rsid w:val="00217F04"/>
    <w:pPr>
      <w:spacing w:after="0" w:line="240" w:lineRule="auto"/>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Gitternetztabelle7farbig">
    <w:name w:val="Grid Table 7 Colorful"/>
    <w:basedOn w:val="NormaleTabelle"/>
    <w:uiPriority w:val="52"/>
    <w:rsid w:val="00217F04"/>
    <w:pPr>
      <w:spacing w:after="0" w:line="240" w:lineRule="auto"/>
    </w:pPr>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Listentabelle1hell">
    <w:name w:val="List Table 1 Light"/>
    <w:basedOn w:val="NormaleTabelle"/>
    <w:uiPriority w:val="46"/>
    <w:rsid w:val="00217F04"/>
    <w:pPr>
      <w:spacing w:after="0" w:line="240" w:lineRule="auto"/>
    </w:pPr>
    <w:tblPr>
      <w:tblStyleRowBandSize w:val="1"/>
      <w:tblStyleColBandSize w:val="1"/>
    </w:tblPr>
    <w:tblStylePr w:type="firstRow">
      <w:rPr>
        <w:b/>
        <w:bCs/>
      </w:rPr>
      <w:tblPr/>
      <w:tcPr>
        <w:tcBorders>
          <w:bottom w:val="single" w:sz="4" w:space="0" w:color="666666" w:themeColor="text1" w:themeTint="99"/>
        </w:tcBorders>
      </w:tcPr>
    </w:tblStylePr>
    <w:tblStylePr w:type="lastRow">
      <w:rPr>
        <w:b/>
        <w:bCs/>
      </w:rPr>
      <w:tblPr/>
      <w:tcPr>
        <w:tcBorders>
          <w:top w:val="sing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entabelle2">
    <w:name w:val="List Table 2"/>
    <w:basedOn w:val="NormaleTabelle"/>
    <w:uiPriority w:val="47"/>
    <w:rsid w:val="00217F04"/>
    <w:pPr>
      <w:spacing w:after="0" w:line="240" w:lineRule="auto"/>
    </w:pPr>
    <w:tblPr>
      <w:tblStyleRowBandSize w:val="1"/>
      <w:tblStyleColBandSize w:val="1"/>
      <w:tblBorders>
        <w:top w:val="single" w:sz="4" w:space="0" w:color="666666" w:themeColor="text1" w:themeTint="99"/>
        <w:bottom w:val="single" w:sz="4" w:space="0" w:color="666666" w:themeColor="text1" w:themeTint="99"/>
        <w:insideH w:val="single" w:sz="4" w:space="0" w:color="666666" w:themeColor="tex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EinfacheTabelle3">
    <w:name w:val="Plain Table 3"/>
    <w:basedOn w:val="NormaleTabelle"/>
    <w:uiPriority w:val="43"/>
    <w:rsid w:val="00217F04"/>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EinfacheTabelle5">
    <w:name w:val="Plain Table 5"/>
    <w:basedOn w:val="NormaleTabelle"/>
    <w:uiPriority w:val="45"/>
    <w:rsid w:val="00217F04"/>
    <w:pPr>
      <w:spacing w:after="0" w:line="240" w:lineRule="auto"/>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EinfacheTabelle2">
    <w:name w:val="Plain Table 2"/>
    <w:basedOn w:val="NormaleTabelle"/>
    <w:uiPriority w:val="42"/>
    <w:rsid w:val="00217F04"/>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EinfacheTabelle1">
    <w:name w:val="Plain Table 1"/>
    <w:basedOn w:val="NormaleTabelle"/>
    <w:uiPriority w:val="41"/>
    <w:rsid w:val="00217F04"/>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Gitternetztabelle1hell">
    <w:name w:val="Grid Table 1 Light"/>
    <w:basedOn w:val="NormaleTabelle"/>
    <w:uiPriority w:val="46"/>
    <w:rsid w:val="005A6B41"/>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styleId="Beschriftung">
    <w:name w:val="caption"/>
    <w:basedOn w:val="Standard"/>
    <w:next w:val="Standard"/>
    <w:uiPriority w:val="35"/>
    <w:unhideWhenUsed/>
    <w:qFormat/>
    <w:rsid w:val="009524CB"/>
    <w:pPr>
      <w:keepNext/>
      <w:spacing w:line="240" w:lineRule="auto"/>
      <w:ind w:left="1418" w:hanging="1418"/>
    </w:pPr>
    <w:rPr>
      <w:i/>
      <w:iCs/>
      <w:color w:val="000000" w:themeColor="text1"/>
      <w:szCs w:val="18"/>
    </w:rPr>
  </w:style>
  <w:style w:type="paragraph" w:styleId="KeinLeerraum">
    <w:name w:val="No Spacing"/>
    <w:uiPriority w:val="1"/>
    <w:qFormat/>
    <w:rsid w:val="009524CB"/>
    <w:pPr>
      <w:spacing w:after="0" w:line="240" w:lineRule="auto"/>
    </w:pPr>
  </w:style>
  <w:style w:type="paragraph" w:styleId="Inhaltsverzeichnisberschrift">
    <w:name w:val="TOC Heading"/>
    <w:basedOn w:val="berschrift1"/>
    <w:next w:val="Standard"/>
    <w:uiPriority w:val="11"/>
    <w:unhideWhenUsed/>
    <w:qFormat/>
    <w:rsid w:val="004861C3"/>
    <w:pPr>
      <w:numPr>
        <w:numId w:val="0"/>
      </w:numPr>
      <w:jc w:val="left"/>
      <w:outlineLvl w:val="9"/>
    </w:pPr>
    <w:rPr>
      <w:lang w:eastAsia="de-DE"/>
    </w:rPr>
  </w:style>
  <w:style w:type="paragraph" w:styleId="Verzeichnis1">
    <w:name w:val="toc 1"/>
    <w:basedOn w:val="Standard"/>
    <w:next w:val="Standard"/>
    <w:autoRedefine/>
    <w:uiPriority w:val="39"/>
    <w:unhideWhenUsed/>
    <w:rsid w:val="00D30DCF"/>
    <w:pPr>
      <w:tabs>
        <w:tab w:val="left" w:pos="510"/>
        <w:tab w:val="right" w:leader="dot" w:pos="8494"/>
      </w:tabs>
      <w:spacing w:after="120"/>
    </w:pPr>
  </w:style>
  <w:style w:type="paragraph" w:styleId="Verzeichnis2">
    <w:name w:val="toc 2"/>
    <w:basedOn w:val="Standard"/>
    <w:next w:val="Standard"/>
    <w:autoRedefine/>
    <w:uiPriority w:val="39"/>
    <w:unhideWhenUsed/>
    <w:rsid w:val="00D30DCF"/>
    <w:pPr>
      <w:tabs>
        <w:tab w:val="left" w:pos="907"/>
        <w:tab w:val="right" w:leader="dot" w:pos="8494"/>
      </w:tabs>
      <w:spacing w:after="120"/>
      <w:ind w:left="255"/>
    </w:pPr>
  </w:style>
  <w:style w:type="paragraph" w:styleId="Verzeichnis3">
    <w:name w:val="toc 3"/>
    <w:basedOn w:val="Standard"/>
    <w:next w:val="Standard"/>
    <w:autoRedefine/>
    <w:uiPriority w:val="39"/>
    <w:unhideWhenUsed/>
    <w:rsid w:val="00D30DCF"/>
    <w:pPr>
      <w:tabs>
        <w:tab w:val="left" w:pos="1304"/>
        <w:tab w:val="right" w:leader="dot" w:pos="8494"/>
      </w:tabs>
      <w:spacing w:after="120"/>
      <w:ind w:left="510"/>
    </w:pPr>
  </w:style>
  <w:style w:type="character" w:styleId="Hyperlink">
    <w:name w:val="Hyperlink"/>
    <w:basedOn w:val="Absatz-Standardschriftart"/>
    <w:uiPriority w:val="99"/>
    <w:unhideWhenUsed/>
    <w:rsid w:val="004861C3"/>
    <w:rPr>
      <w:color w:val="5F5F5F" w:themeColor="hyperlink"/>
      <w:u w:val="single"/>
    </w:rPr>
  </w:style>
  <w:style w:type="paragraph" w:styleId="Abbildungsverzeichnis">
    <w:name w:val="table of figures"/>
    <w:basedOn w:val="Standard"/>
    <w:next w:val="Standard"/>
    <w:uiPriority w:val="36"/>
    <w:unhideWhenUsed/>
    <w:rsid w:val="0021718D"/>
    <w:pPr>
      <w:spacing w:after="120"/>
    </w:pPr>
  </w:style>
  <w:style w:type="paragraph" w:customStyle="1" w:styleId="Abkrzungsverzeichnis">
    <w:name w:val="Abkürzungsverzeichnis"/>
    <w:basedOn w:val="Standard"/>
    <w:uiPriority w:val="37"/>
    <w:qFormat/>
    <w:rsid w:val="00211F53"/>
    <w:pPr>
      <w:spacing w:after="120"/>
      <w:ind w:left="1701" w:hanging="1701"/>
    </w:pPr>
  </w:style>
  <w:style w:type="paragraph" w:styleId="Titel">
    <w:name w:val="Title"/>
    <w:basedOn w:val="Standard"/>
    <w:next w:val="Standard"/>
    <w:link w:val="TitelZchn"/>
    <w:uiPriority w:val="13"/>
    <w:qFormat/>
    <w:rsid w:val="00021C57"/>
    <w:pPr>
      <w:spacing w:after="360"/>
      <w:contextualSpacing/>
      <w:jc w:val="center"/>
    </w:pPr>
    <w:rPr>
      <w:rFonts w:asciiTheme="majorHAnsi" w:eastAsiaTheme="majorEastAsia" w:hAnsiTheme="majorHAnsi" w:cstheme="majorBidi"/>
      <w:b/>
      <w:sz w:val="36"/>
      <w:szCs w:val="56"/>
    </w:rPr>
  </w:style>
  <w:style w:type="character" w:customStyle="1" w:styleId="TitelZchn">
    <w:name w:val="Titel Zchn"/>
    <w:basedOn w:val="Absatz-Standardschriftart"/>
    <w:link w:val="Titel"/>
    <w:uiPriority w:val="13"/>
    <w:rsid w:val="0061750E"/>
    <w:rPr>
      <w:rFonts w:asciiTheme="majorHAnsi" w:eastAsiaTheme="majorEastAsia" w:hAnsiTheme="majorHAnsi" w:cstheme="majorBidi"/>
      <w:b/>
      <w:sz w:val="36"/>
      <w:szCs w:val="56"/>
    </w:rPr>
  </w:style>
  <w:style w:type="paragraph" w:customStyle="1" w:styleId="Autorin">
    <w:name w:val="Autor*in"/>
    <w:basedOn w:val="Standard"/>
    <w:next w:val="Standard"/>
    <w:uiPriority w:val="12"/>
    <w:qFormat/>
    <w:rsid w:val="00E23963"/>
    <w:pPr>
      <w:jc w:val="center"/>
    </w:pPr>
    <w:rPr>
      <w:lang w:val="en-US"/>
    </w:rPr>
  </w:style>
  <w:style w:type="paragraph" w:styleId="Untertitel">
    <w:name w:val="Subtitle"/>
    <w:basedOn w:val="Standard"/>
    <w:next w:val="Standard"/>
    <w:link w:val="UntertitelZchn"/>
    <w:uiPriority w:val="14"/>
    <w:qFormat/>
    <w:rsid w:val="00E23963"/>
    <w:pPr>
      <w:numPr>
        <w:ilvl w:val="1"/>
      </w:numPr>
      <w:jc w:val="center"/>
    </w:pPr>
    <w:rPr>
      <w:rFonts w:eastAsiaTheme="minorEastAsia"/>
      <w:i/>
      <w:szCs w:val="22"/>
    </w:rPr>
  </w:style>
  <w:style w:type="character" w:customStyle="1" w:styleId="UntertitelZchn">
    <w:name w:val="Untertitel Zchn"/>
    <w:basedOn w:val="Absatz-Standardschriftart"/>
    <w:link w:val="Untertitel"/>
    <w:uiPriority w:val="14"/>
    <w:rsid w:val="0061750E"/>
    <w:rPr>
      <w:rFonts w:eastAsiaTheme="minorEastAsia"/>
      <w:i/>
      <w:szCs w:val="22"/>
    </w:rPr>
  </w:style>
  <w:style w:type="paragraph" w:customStyle="1" w:styleId="Affiliation">
    <w:name w:val="Affiliation"/>
    <w:basedOn w:val="Standard"/>
    <w:next w:val="Standard"/>
    <w:uiPriority w:val="15"/>
    <w:qFormat/>
    <w:rsid w:val="00FF7525"/>
    <w:pPr>
      <w:contextualSpacing/>
      <w:jc w:val="center"/>
    </w:pPr>
  </w:style>
  <w:style w:type="paragraph" w:customStyle="1" w:styleId="Stammdaten">
    <w:name w:val="Stammdaten"/>
    <w:basedOn w:val="Standard"/>
    <w:uiPriority w:val="16"/>
    <w:qFormat/>
    <w:rsid w:val="007453E5"/>
    <w:pPr>
      <w:ind w:left="2268" w:hanging="2268"/>
      <w:contextualSpacing/>
    </w:pPr>
  </w:style>
  <w:style w:type="character" w:styleId="NichtaufgelsteErwhnung">
    <w:name w:val="Unresolved Mention"/>
    <w:basedOn w:val="Absatz-Standardschriftart"/>
    <w:uiPriority w:val="99"/>
    <w:semiHidden/>
    <w:unhideWhenUsed/>
    <w:rsid w:val="00ED4F80"/>
    <w:rPr>
      <w:color w:val="605E5C"/>
      <w:shd w:val="clear" w:color="auto" w:fill="E1DFDD"/>
    </w:rPr>
  </w:style>
  <w:style w:type="paragraph" w:styleId="Literaturverzeichnis">
    <w:name w:val="Bibliography"/>
    <w:basedOn w:val="Standard"/>
    <w:uiPriority w:val="38"/>
    <w:rsid w:val="00245F10"/>
    <w:pPr>
      <w:ind w:left="720" w:hanging="720"/>
      <w:contextualSpacing/>
    </w:pPr>
  </w:style>
  <w:style w:type="paragraph" w:customStyle="1" w:styleId="Zwischenberschrift">
    <w:name w:val="Zwischenüberschrift"/>
    <w:basedOn w:val="Standard"/>
    <w:next w:val="Standard"/>
    <w:uiPriority w:val="10"/>
    <w:qFormat/>
    <w:rsid w:val="007131A6"/>
    <w:pPr>
      <w:keepNext/>
      <w:keepLines/>
      <w:spacing w:before="240"/>
    </w:pPr>
    <w:rPr>
      <w:i/>
    </w:rPr>
  </w:style>
  <w:style w:type="paragraph" w:styleId="Funotentext">
    <w:name w:val="footnote text"/>
    <w:basedOn w:val="Standard"/>
    <w:link w:val="FunotentextZchn"/>
    <w:uiPriority w:val="99"/>
    <w:semiHidden/>
    <w:unhideWhenUsed/>
    <w:rsid w:val="00946305"/>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946305"/>
    <w:rPr>
      <w:sz w:val="20"/>
      <w:szCs w:val="20"/>
    </w:rPr>
  </w:style>
  <w:style w:type="character" w:styleId="Funotenzeichen">
    <w:name w:val="footnote reference"/>
    <w:basedOn w:val="Absatz-Standardschriftart"/>
    <w:uiPriority w:val="99"/>
    <w:semiHidden/>
    <w:unhideWhenUsed/>
    <w:rsid w:val="00946305"/>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45625956">
      <w:bodyDiv w:val="1"/>
      <w:marLeft w:val="0"/>
      <w:marRight w:val="0"/>
      <w:marTop w:val="0"/>
      <w:marBottom w:val="0"/>
      <w:divBdr>
        <w:top w:val="none" w:sz="0" w:space="0" w:color="auto"/>
        <w:left w:val="none" w:sz="0" w:space="0" w:color="auto"/>
        <w:bottom w:val="none" w:sz="0" w:space="0" w:color="auto"/>
        <w:right w:val="none" w:sz="0" w:space="0" w:color="auto"/>
      </w:divBdr>
    </w:div>
    <w:div w:id="699860179">
      <w:bodyDiv w:val="1"/>
      <w:marLeft w:val="0"/>
      <w:marRight w:val="0"/>
      <w:marTop w:val="0"/>
      <w:marBottom w:val="0"/>
      <w:divBdr>
        <w:top w:val="none" w:sz="0" w:space="0" w:color="auto"/>
        <w:left w:val="none" w:sz="0" w:space="0" w:color="auto"/>
        <w:bottom w:val="none" w:sz="0" w:space="0" w:color="auto"/>
        <w:right w:val="none" w:sz="0" w:space="0" w:color="auto"/>
      </w:divBdr>
    </w:div>
    <w:div w:id="971249624">
      <w:bodyDiv w:val="1"/>
      <w:marLeft w:val="0"/>
      <w:marRight w:val="0"/>
      <w:marTop w:val="0"/>
      <w:marBottom w:val="0"/>
      <w:divBdr>
        <w:top w:val="none" w:sz="0" w:space="0" w:color="auto"/>
        <w:left w:val="none" w:sz="0" w:space="0" w:color="auto"/>
        <w:bottom w:val="none" w:sz="0" w:space="0" w:color="auto"/>
        <w:right w:val="none" w:sz="0" w:space="0" w:color="auto"/>
      </w:divBdr>
    </w:div>
    <w:div w:id="1068114126">
      <w:bodyDiv w:val="1"/>
      <w:marLeft w:val="0"/>
      <w:marRight w:val="0"/>
      <w:marTop w:val="0"/>
      <w:marBottom w:val="0"/>
      <w:divBdr>
        <w:top w:val="none" w:sz="0" w:space="0" w:color="auto"/>
        <w:left w:val="none" w:sz="0" w:space="0" w:color="auto"/>
        <w:bottom w:val="none" w:sz="0" w:space="0" w:color="auto"/>
        <w:right w:val="none" w:sz="0" w:space="0" w:color="auto"/>
      </w:divBdr>
      <w:divsChild>
        <w:div w:id="357195117">
          <w:marLeft w:val="0"/>
          <w:marRight w:val="0"/>
          <w:marTop w:val="0"/>
          <w:marBottom w:val="0"/>
          <w:divBdr>
            <w:top w:val="none" w:sz="0" w:space="0" w:color="auto"/>
            <w:left w:val="none" w:sz="0" w:space="0" w:color="auto"/>
            <w:bottom w:val="none" w:sz="0" w:space="0" w:color="auto"/>
            <w:right w:val="none" w:sz="0" w:space="0" w:color="auto"/>
          </w:divBdr>
          <w:divsChild>
            <w:div w:id="448623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94906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yperlink" Target="http://aisel.aisnet.org/icis1995/4" TargetMode="External"/><Relationship Id="rId26" Type="http://schemas.openxmlformats.org/officeDocument/2006/relationships/hyperlink" Target="https://doi.org/10.1007/978-3-030-85436-2" TargetMode="External"/><Relationship Id="rId3" Type="http://schemas.openxmlformats.org/officeDocument/2006/relationships/styles" Target="styles.xml"/><Relationship Id="rId21" Type="http://schemas.openxmlformats.org/officeDocument/2006/relationships/hyperlink" Target="https://apastyle.apa.org/style-grammar-guidelines/citations/basic-principles/author-date" TargetMode="Externa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yperlink" Target="https://doi.org/10.2307/25148852" TargetMode="External"/><Relationship Id="rId25" Type="http://schemas.openxmlformats.org/officeDocument/2006/relationships/hyperlink" Target="https://doi.org/10.1007/978-3-8349-9258-1_41" TargetMode="External"/><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s://apastyle.apa.org/style-grammar-guidelines/citations" TargetMode="External"/><Relationship Id="rId20" Type="http://schemas.openxmlformats.org/officeDocument/2006/relationships/hyperlink" Target="https://doi.org/10.1007/978-3-8349-9258-1_41" TargetMode="External"/><Relationship Id="rId29"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yperlink" Target="https://apastyle.apa.org/style-grammar-guidelines/citations/basic-principles/author-date" TargetMode="External"/><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apastyle.apa.org/" TargetMode="External"/><Relationship Id="rId23" Type="http://schemas.openxmlformats.org/officeDocument/2006/relationships/hyperlink" Target="https://apastyle.apa.org/style-grammar-guidelines/references" TargetMode="External"/><Relationship Id="rId28" Type="http://schemas.openxmlformats.org/officeDocument/2006/relationships/hyperlink" Target="http://aisel.aisnet.org/icis1995/4" TargetMode="External"/><Relationship Id="rId10" Type="http://schemas.openxmlformats.org/officeDocument/2006/relationships/footer" Target="footer1.xml"/><Relationship Id="rId19" Type="http://schemas.openxmlformats.org/officeDocument/2006/relationships/hyperlink" Target="https://doi.org/10.1007/978-3-030-85436-2" TargetMode="External"/><Relationship Id="rId31" Type="http://schemas.openxmlformats.org/officeDocument/2006/relationships/footer" Target="footer4.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3.png"/><Relationship Id="rId22" Type="http://schemas.openxmlformats.org/officeDocument/2006/relationships/hyperlink" Target="https://apastyle.apa.org/style-grammar-guidelines/capitalization/title-case" TargetMode="External"/><Relationship Id="rId27" Type="http://schemas.openxmlformats.org/officeDocument/2006/relationships/hyperlink" Target="https://doi.org/10.2307/25148852" TargetMode="External"/><Relationship Id="rId30" Type="http://schemas.openxmlformats.org/officeDocument/2006/relationships/header" Target="header5.xml"/><Relationship Id="rId8" Type="http://schemas.openxmlformats.org/officeDocument/2006/relationships/header" Target="header1.xml"/></Relationships>
</file>

<file path=word/_rels/footnotes.xml.rels><?xml version="1.0" encoding="UTF-8" standalone="yes"?>
<Relationships xmlns="http://schemas.openxmlformats.org/package/2006/relationships"><Relationship Id="rId1" Type="http://schemas.openxmlformats.org/officeDocument/2006/relationships/hyperlink" Target="https://apastyle.apa.org/style-grammar-guidelines/references/examples/webpage-website-references" TargetMode="External"/></Relationships>
</file>

<file path=word/_rels/header3.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1.jpg"/></Relationships>
</file>

<file path=word/_rels/settings.xml.rels><?xml version="1.0" encoding="UTF-8" standalone="yes"?>
<Relationships xmlns="http://schemas.openxmlformats.org/package/2006/relationships"><Relationship Id="rId1" Type="http://schemas.openxmlformats.org/officeDocument/2006/relationships/attachedTemplate" Target="file:///M:\Admin\Theses\Thesis%20Templates\Vorlage%20Abschlussarbeiten%20DE.dotx" TargetMode="External"/></Relationships>
</file>

<file path=word/theme/theme1.xml><?xml version="1.0" encoding="utf-8"?>
<a:theme xmlns:a="http://schemas.openxmlformats.org/drawingml/2006/main" name="Office">
  <a:themeElements>
    <a:clrScheme name="Graustufe">
      <a:dk1>
        <a:sysClr val="windowText" lastClr="000000"/>
      </a:dk1>
      <a:lt1>
        <a:sysClr val="window" lastClr="FFFFFF"/>
      </a:lt1>
      <a:dk2>
        <a:srgbClr val="000000"/>
      </a:dk2>
      <a:lt2>
        <a:srgbClr val="F8F8F8"/>
      </a:lt2>
      <a:accent1>
        <a:srgbClr val="DDDDDD"/>
      </a:accent1>
      <a:accent2>
        <a:srgbClr val="B2B2B2"/>
      </a:accent2>
      <a:accent3>
        <a:srgbClr val="969696"/>
      </a:accent3>
      <a:accent4>
        <a:srgbClr val="808080"/>
      </a:accent4>
      <a:accent5>
        <a:srgbClr val="5F5F5F"/>
      </a:accent5>
      <a:accent6>
        <a:srgbClr val="4D4D4D"/>
      </a:accent6>
      <a:hlink>
        <a:srgbClr val="5F5F5F"/>
      </a:hlink>
      <a:folHlink>
        <a:srgbClr val="919191"/>
      </a:folHlink>
    </a:clrScheme>
    <a:fontScheme name="Times New Roman">
      <a:majorFont>
        <a:latin typeface="Times New Roman"/>
        <a:ea typeface=""/>
        <a:cs typeface=""/>
      </a:majorFont>
      <a:minorFont>
        <a:latin typeface="Times New Roman"/>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B20F886-613E-4889-9783-276DA3E20A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Vorlage Abschlussarbeiten DE.dotx</Template>
  <TotalTime>0</TotalTime>
  <Pages>22</Pages>
  <Words>3712</Words>
  <Characters>23387</Characters>
  <Application>Microsoft Office Word</Application>
  <DocSecurity>0</DocSecurity>
  <Lines>194</Lines>
  <Paragraphs>54</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Vorlage und Anleitung zur Anfertigung von Abschlussarbeiten</vt:lpstr>
      <vt:lpstr>Vorlage und Anleitung zur Anfertigung von Abschlussarbeiten</vt:lpstr>
    </vt:vector>
  </TitlesOfParts>
  <Company/>
  <LinksUpToDate>false</LinksUpToDate>
  <CharactersWithSpaces>27045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Vorlage und Anleitung zur Anfertigung von Abschlussarbeiten</dc:title>
  <dc:subject/>
  <dc:creator>Meinert, Michaela</dc:creator>
  <cp:keywords/>
  <dc:description/>
  <cp:lastModifiedBy>Meinert, Michaela</cp:lastModifiedBy>
  <cp:revision>1</cp:revision>
  <dcterms:created xsi:type="dcterms:W3CDTF">2023-12-08T10:37:00Z</dcterms:created>
  <dcterms:modified xsi:type="dcterms:W3CDTF">2023-12-08T10:38:00Z</dcterms:modified>
</cp:coreProperties>
</file>